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5DF95" w14:textId="77777777" w:rsidR="00CC0545" w:rsidRDefault="00CC0545" w:rsidP="00CC0545">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dla części 2</w:t>
      </w:r>
    </w:p>
    <w:p w14:paraId="20499B06" w14:textId="77777777" w:rsidR="00CC0545" w:rsidRDefault="00CC0545" w:rsidP="00CC0545">
      <w:pPr>
        <w:rPr>
          <w:rFonts w:ascii="Verdana" w:eastAsia="Verdana" w:hAnsi="Verdana" w:cs="Times New Roman"/>
        </w:rPr>
      </w:pPr>
    </w:p>
    <w:p w14:paraId="4E8412F9" w14:textId="77777777" w:rsidR="00CC0545" w:rsidRPr="004906BC" w:rsidRDefault="00CC0545" w:rsidP="00CC054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BD8B50C" w14:textId="77777777" w:rsidR="00CC0545" w:rsidRDefault="00CC0545" w:rsidP="00CC0545">
      <w:pPr>
        <w:pStyle w:val="Akapitzlist"/>
        <w:numPr>
          <w:ilvl w:val="1"/>
          <w:numId w:val="6"/>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03A657FE" w14:textId="77777777" w:rsidR="00CC0545" w:rsidRPr="00B227BD" w:rsidRDefault="00CC0545" w:rsidP="00CC0545">
      <w:pPr>
        <w:pStyle w:val="Akapitzlist"/>
        <w:spacing w:before="120" w:line="276" w:lineRule="auto"/>
        <w:jc w:val="center"/>
        <w:outlineLvl w:val="0"/>
        <w:rPr>
          <w:rFonts w:cstheme="minorHAnsi"/>
          <w:b/>
          <w:i/>
          <w:sz w:val="20"/>
          <w:szCs w:val="20"/>
        </w:rPr>
      </w:pPr>
      <w:r w:rsidRPr="00B227BD">
        <w:rPr>
          <w:rFonts w:cstheme="minorHAnsi"/>
          <w:b/>
          <w:i/>
          <w:sz w:val="20"/>
          <w:szCs w:val="20"/>
        </w:rPr>
        <w:t>„</w:t>
      </w:r>
      <w:r w:rsidRPr="003263DB">
        <w:rPr>
          <w:rFonts w:cstheme="minorHAnsi"/>
          <w:b/>
          <w:i/>
          <w:sz w:val="20"/>
          <w:szCs w:val="20"/>
        </w:rPr>
        <w:t>44-0006 Antosin 2 - przebudowa stacji transformatorowej</w:t>
      </w:r>
      <w:r w:rsidRPr="00B227BD">
        <w:rPr>
          <w:rFonts w:cstheme="minorHAnsi"/>
          <w:b/>
          <w:i/>
          <w:sz w:val="20"/>
          <w:szCs w:val="20"/>
        </w:rPr>
        <w:t>”</w:t>
      </w:r>
    </w:p>
    <w:p w14:paraId="1F8A5B74" w14:textId="77777777" w:rsidR="00CC0545" w:rsidRPr="00FF3308" w:rsidRDefault="00CC0545" w:rsidP="00CC0545">
      <w:pPr>
        <w:pStyle w:val="Akapitzlist"/>
        <w:numPr>
          <w:ilvl w:val="1"/>
          <w:numId w:val="6"/>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19E3431D" w14:textId="77777777" w:rsidR="00CC0545" w:rsidRPr="005A7035" w:rsidRDefault="00CC0545" w:rsidP="00CC0545">
      <w:pPr>
        <w:pStyle w:val="Akapitzlist"/>
        <w:numPr>
          <w:ilvl w:val="1"/>
          <w:numId w:val="6"/>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3E927E6F" w14:textId="77777777" w:rsidR="00CC0545" w:rsidRPr="005A7035" w:rsidRDefault="00CC0545" w:rsidP="00CC0545">
      <w:pPr>
        <w:pStyle w:val="Akapitzlist"/>
        <w:numPr>
          <w:ilvl w:val="1"/>
          <w:numId w:val="6"/>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15094C6E" w14:textId="77777777" w:rsidR="00CC0545" w:rsidRDefault="00CC0545" w:rsidP="00CC0545">
      <w:pPr>
        <w:pStyle w:val="Akapitzlist"/>
        <w:numPr>
          <w:ilvl w:val="1"/>
          <w:numId w:val="6"/>
        </w:numPr>
        <w:spacing w:after="0" w:line="276" w:lineRule="auto"/>
        <w:ind w:hanging="436"/>
        <w:jc w:val="both"/>
        <w:rPr>
          <w:rFonts w:cstheme="minorHAnsi"/>
          <w:sz w:val="20"/>
        </w:rPr>
      </w:pPr>
      <w:r w:rsidRPr="005A7035">
        <w:rPr>
          <w:rFonts w:cstheme="minorHAnsi"/>
          <w:sz w:val="20"/>
        </w:rPr>
        <w:t>Do obowiązków Wykonawcy należy:</w:t>
      </w:r>
    </w:p>
    <w:p w14:paraId="20C5E537" w14:textId="77777777" w:rsidR="00CC0545" w:rsidRDefault="00CC0545" w:rsidP="00CC0545">
      <w:pPr>
        <w:pStyle w:val="Akapitzlist"/>
        <w:numPr>
          <w:ilvl w:val="2"/>
          <w:numId w:val="6"/>
        </w:numPr>
        <w:spacing w:after="0" w:line="276" w:lineRule="auto"/>
        <w:ind w:left="1276" w:hanging="567"/>
        <w:jc w:val="both"/>
        <w:rPr>
          <w:rFonts w:cstheme="minorHAnsi"/>
          <w:sz w:val="20"/>
        </w:rPr>
      </w:pPr>
      <w:r>
        <w:rPr>
          <w:rFonts w:cstheme="minorHAnsi"/>
          <w:sz w:val="20"/>
        </w:rPr>
        <w:t>Z</w:t>
      </w:r>
      <w:proofErr w:type="spellStart"/>
      <w:r w:rsidRPr="005A7035">
        <w:rPr>
          <w:rFonts w:cstheme="minorHAnsi"/>
          <w:sz w:val="20"/>
          <w:lang w:val="x-none"/>
        </w:rPr>
        <w:t>agospodarowa</w:t>
      </w:r>
      <w:r w:rsidRPr="005A7035">
        <w:rPr>
          <w:rFonts w:cstheme="minorHAnsi"/>
          <w:sz w:val="20"/>
        </w:rPr>
        <w:t>nie</w:t>
      </w:r>
      <w:proofErr w:type="spellEnd"/>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62F72CDF" w14:textId="77777777" w:rsidR="00CC0545" w:rsidRPr="005A7035" w:rsidRDefault="00CC0545" w:rsidP="00CC0545">
      <w:pPr>
        <w:pStyle w:val="Akapitzlist"/>
        <w:numPr>
          <w:ilvl w:val="2"/>
          <w:numId w:val="6"/>
        </w:numPr>
        <w:spacing w:after="0" w:line="276" w:lineRule="auto"/>
        <w:ind w:left="1276" w:hanging="567"/>
        <w:jc w:val="both"/>
        <w:rPr>
          <w:rFonts w:cstheme="minorHAnsi"/>
          <w:sz w:val="20"/>
        </w:rPr>
      </w:pPr>
      <w:r>
        <w:rPr>
          <w:rFonts w:cstheme="minorHAnsi"/>
          <w:sz w:val="20"/>
        </w:rPr>
        <w:t>P</w:t>
      </w:r>
      <w:proofErr w:type="spellStart"/>
      <w:r w:rsidRPr="005A7035">
        <w:rPr>
          <w:rFonts w:cstheme="minorHAnsi"/>
          <w:sz w:val="20"/>
          <w:lang w:val="x-none"/>
        </w:rPr>
        <w:t>rawidłowa</w:t>
      </w:r>
      <w:proofErr w:type="spellEnd"/>
      <w:r w:rsidRPr="005A7035">
        <w:rPr>
          <w:rFonts w:cstheme="minorHAnsi"/>
          <w:sz w:val="20"/>
          <w:lang w:val="x-none"/>
        </w:rPr>
        <w:t>,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3F814233" w14:textId="77777777" w:rsidR="00CC0545" w:rsidRPr="005A7035" w:rsidRDefault="00CC0545" w:rsidP="00CC0545">
      <w:pPr>
        <w:pStyle w:val="Akapitzlist"/>
        <w:numPr>
          <w:ilvl w:val="2"/>
          <w:numId w:val="6"/>
        </w:numPr>
        <w:spacing w:after="0" w:line="276" w:lineRule="auto"/>
        <w:ind w:left="1276" w:hanging="567"/>
        <w:jc w:val="both"/>
        <w:rPr>
          <w:rFonts w:cstheme="minorHAnsi"/>
          <w:sz w:val="20"/>
        </w:rPr>
      </w:pPr>
      <w:r>
        <w:rPr>
          <w:rFonts w:cstheme="minorHAnsi"/>
          <w:sz w:val="20"/>
        </w:rPr>
        <w:t>E</w:t>
      </w:r>
      <w:proofErr w:type="spellStart"/>
      <w:r w:rsidRPr="005A7035">
        <w:rPr>
          <w:rFonts w:cstheme="minorHAnsi"/>
          <w:sz w:val="20"/>
          <w:lang w:val="x-none"/>
        </w:rPr>
        <w:t>widencjonowani</w:t>
      </w:r>
      <w:r w:rsidRPr="005A7035">
        <w:rPr>
          <w:rFonts w:cstheme="minorHAnsi"/>
          <w:sz w:val="20"/>
        </w:rPr>
        <w:t>e</w:t>
      </w:r>
      <w:proofErr w:type="spellEnd"/>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5CD57A8A" w14:textId="77777777" w:rsidR="00CC0545" w:rsidRPr="00181D92" w:rsidRDefault="00CC0545" w:rsidP="00CC0545">
      <w:pPr>
        <w:pStyle w:val="Akapitzlist"/>
        <w:numPr>
          <w:ilvl w:val="2"/>
          <w:numId w:val="6"/>
        </w:numPr>
        <w:spacing w:after="0" w:line="276" w:lineRule="auto"/>
        <w:ind w:left="1276" w:hanging="567"/>
        <w:jc w:val="both"/>
        <w:rPr>
          <w:rFonts w:cstheme="minorHAnsi"/>
          <w:sz w:val="20"/>
        </w:rPr>
      </w:pPr>
      <w:r>
        <w:rPr>
          <w:rFonts w:cstheme="minorHAnsi"/>
          <w:sz w:val="20"/>
        </w:rPr>
        <w:t>O</w:t>
      </w:r>
      <w:proofErr w:type="spellStart"/>
      <w:r w:rsidRPr="005A7035">
        <w:rPr>
          <w:rFonts w:cstheme="minorHAnsi"/>
          <w:sz w:val="20"/>
          <w:lang w:val="x-none"/>
        </w:rPr>
        <w:t>dpowiedzialność</w:t>
      </w:r>
      <w:proofErr w:type="spellEnd"/>
      <w:r w:rsidRPr="005A7035">
        <w:rPr>
          <w:rFonts w:cstheme="minorHAnsi"/>
          <w:sz w:val="20"/>
          <w:lang w:val="x-none"/>
        </w:rPr>
        <w:t xml:space="preserve"> za wszelkie roszczenia rzeczowe i finansowe osób trzecich związane 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04CADC13" w14:textId="77777777" w:rsidR="00CC0545" w:rsidRPr="005A7035" w:rsidRDefault="00CC0545" w:rsidP="00CC0545">
      <w:pPr>
        <w:pStyle w:val="Akapitzlist"/>
        <w:numPr>
          <w:ilvl w:val="1"/>
          <w:numId w:val="6"/>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75697381" w14:textId="77777777" w:rsidR="00CC0545" w:rsidRDefault="00CC0545" w:rsidP="00CC0545">
      <w:pPr>
        <w:pStyle w:val="Akapitzlist"/>
        <w:numPr>
          <w:ilvl w:val="1"/>
          <w:numId w:val="6"/>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69811B50" w14:textId="77777777" w:rsidR="00CC0545" w:rsidRDefault="00CC0545" w:rsidP="00CC0545">
      <w:pPr>
        <w:pStyle w:val="Akapitzlist"/>
        <w:numPr>
          <w:ilvl w:val="1"/>
          <w:numId w:val="6"/>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1901CB38" w14:textId="77777777" w:rsidR="00CC0545" w:rsidRDefault="00CC0545" w:rsidP="00CC0545">
      <w:pPr>
        <w:pStyle w:val="Akapitzlist"/>
        <w:numPr>
          <w:ilvl w:val="1"/>
          <w:numId w:val="6"/>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74DDE02F" w14:textId="77777777" w:rsidR="00CC0545" w:rsidRDefault="00CC0545" w:rsidP="00CC0545">
      <w:pPr>
        <w:pStyle w:val="Akapitzlist"/>
        <w:numPr>
          <w:ilvl w:val="2"/>
          <w:numId w:val="6"/>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zagospodarowania </w:t>
      </w:r>
      <w:r>
        <w:rPr>
          <w:rFonts w:cstheme="minorHAnsi"/>
          <w:sz w:val="20"/>
        </w:rPr>
        <w:t xml:space="preserve">terenu </w:t>
      </w:r>
      <w:r w:rsidRPr="00295838">
        <w:rPr>
          <w:rFonts w:cstheme="minorHAnsi"/>
          <w:sz w:val="20"/>
        </w:rPr>
        <w:t>(tereny zamknięte, kategoria dróg, administracja - gminy, starostwa itp.).</w:t>
      </w:r>
    </w:p>
    <w:p w14:paraId="7EEE57CB" w14:textId="77777777" w:rsidR="00CC0545" w:rsidRDefault="00CC0545" w:rsidP="00CC0545">
      <w:pPr>
        <w:pStyle w:val="Akapitzlist"/>
        <w:numPr>
          <w:ilvl w:val="2"/>
          <w:numId w:val="6"/>
        </w:numPr>
        <w:spacing w:before="120" w:after="0" w:line="276" w:lineRule="auto"/>
        <w:ind w:left="1276" w:hanging="567"/>
        <w:jc w:val="both"/>
        <w:outlineLvl w:val="0"/>
        <w:rPr>
          <w:rFonts w:cstheme="minorHAnsi"/>
          <w:sz w:val="20"/>
        </w:rPr>
      </w:pPr>
      <w:r>
        <w:rPr>
          <w:rFonts w:cstheme="minorHAnsi"/>
          <w:sz w:val="20"/>
        </w:rPr>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18AAF62B" w14:textId="77777777" w:rsidR="00CC0545" w:rsidRDefault="00CC0545" w:rsidP="00CC0545">
      <w:pPr>
        <w:pStyle w:val="Akapitzlist"/>
        <w:numPr>
          <w:ilvl w:val="2"/>
          <w:numId w:val="6"/>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71B286FE" w14:textId="77777777" w:rsidR="00CC0545" w:rsidRPr="002D2118" w:rsidRDefault="00CC0545" w:rsidP="00CC0545">
      <w:pPr>
        <w:pStyle w:val="Akapitzlist"/>
        <w:numPr>
          <w:ilvl w:val="1"/>
          <w:numId w:val="6"/>
        </w:numPr>
        <w:tabs>
          <w:tab w:val="left" w:pos="851"/>
        </w:tabs>
        <w:spacing w:before="120" w:after="0" w:line="276" w:lineRule="auto"/>
        <w:jc w:val="both"/>
        <w:outlineLvl w:val="0"/>
        <w:rPr>
          <w:rFonts w:cstheme="minorHAnsi"/>
          <w:sz w:val="20"/>
        </w:rPr>
      </w:pPr>
      <w:r w:rsidRPr="002D2118">
        <w:rPr>
          <w:rFonts w:cstheme="minorHAnsi"/>
          <w:b/>
          <w:sz w:val="20"/>
        </w:rPr>
        <w:t xml:space="preserve">Jeżeli wymagane jest zabezpieczenie należytego wykonania umowy, a Wykonawca zdecyduje się je wnieść w postaci gwarancji bankowej lub ubezpieczeniowej, wówczas zobowiązany jest do przedstawienia Zamawiającemu </w:t>
      </w:r>
      <w:r w:rsidRPr="002D2118">
        <w:rPr>
          <w:rFonts w:cstheme="minorHAnsi"/>
          <w:b/>
          <w:sz w:val="20"/>
        </w:rPr>
        <w:lastRenderedPageBreak/>
        <w:t>draftu stosownej umowy gwarancyjnej do zatwierdzenia. Wzory treści umów gwarancyjnych stanowią załącznik do niniejszej Specyfikacji.</w:t>
      </w:r>
    </w:p>
    <w:p w14:paraId="68F1A107" w14:textId="77777777" w:rsidR="00CC0545" w:rsidRPr="004906BC" w:rsidRDefault="00CC0545" w:rsidP="00CC0545">
      <w:pPr>
        <w:pStyle w:val="Akapitzlist"/>
        <w:spacing w:before="120" w:line="276" w:lineRule="auto"/>
        <w:ind w:left="284"/>
        <w:jc w:val="both"/>
        <w:outlineLvl w:val="0"/>
        <w:rPr>
          <w:rFonts w:cstheme="minorHAnsi"/>
          <w:b/>
        </w:rPr>
      </w:pPr>
    </w:p>
    <w:p w14:paraId="18BB72F8" w14:textId="77777777" w:rsidR="00CC0545" w:rsidRPr="00E0332B" w:rsidRDefault="00CC0545" w:rsidP="00CC0545">
      <w:pPr>
        <w:numPr>
          <w:ilvl w:val="0"/>
          <w:numId w:val="6"/>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 xml:space="preserve">Wytyczne w zakresie stosowania zamknięć typu Master </w:t>
      </w:r>
      <w:proofErr w:type="spellStart"/>
      <w:r w:rsidRPr="00E0332B">
        <w:rPr>
          <w:rFonts w:ascii="Calibri" w:eastAsia="Times New Roman" w:hAnsi="Calibri" w:cs="Calibri"/>
          <w:b/>
          <w:sz w:val="20"/>
          <w:szCs w:val="20"/>
        </w:rPr>
        <w:t>Key</w:t>
      </w:r>
      <w:proofErr w:type="spellEnd"/>
    </w:p>
    <w:p w14:paraId="6A365D5F" w14:textId="77777777" w:rsidR="00CC0545" w:rsidRPr="00421260" w:rsidRDefault="00CC0545" w:rsidP="00CC0545">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(MK) firmy LOB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Sp. z o. o. według poniższego schematu. </w:t>
      </w:r>
    </w:p>
    <w:p w14:paraId="42A8F814" w14:textId="77777777" w:rsidR="00CC0545" w:rsidRPr="00421260" w:rsidRDefault="00CC0545" w:rsidP="00CC0545">
      <w:pPr>
        <w:widowControl w:val="0"/>
        <w:numPr>
          <w:ilvl w:val="0"/>
          <w:numId w:val="3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w:t>
      </w:r>
      <w:r>
        <w:rPr>
          <w:rFonts w:cstheme="minorHAnsi"/>
          <w:b/>
          <w:sz w:val="20"/>
          <w:lang w:eastAsia="pl-PL"/>
        </w:rPr>
        <w:t>3</w:t>
      </w:r>
      <w:r w:rsidRPr="00421260">
        <w:rPr>
          <w:rFonts w:cstheme="minorHAnsi"/>
          <w:b/>
          <w:sz w:val="20"/>
          <w:lang w:eastAsia="pl-PL"/>
        </w:rPr>
        <w:t>:</w:t>
      </w:r>
      <w:r w:rsidRPr="00421260">
        <w:rPr>
          <w:rFonts w:cstheme="minorHAnsi"/>
          <w:sz w:val="20"/>
          <w:lang w:eastAsia="pl-PL"/>
        </w:rPr>
        <w:t xml:space="preserve"> zamknięcia obiektów systemem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 SN/SN</w:t>
      </w:r>
      <w:r>
        <w:rPr>
          <w:rFonts w:cstheme="minorHAnsi"/>
          <w:sz w:val="20"/>
          <w:lang w:eastAsia="pl-PL"/>
        </w:rPr>
        <w:t>, k</w:t>
      </w:r>
      <w:r w:rsidRPr="00421260">
        <w:rPr>
          <w:rFonts w:cstheme="minorHAnsi"/>
          <w:sz w:val="20"/>
          <w:lang w:eastAsia="pl-PL"/>
        </w:rPr>
        <w:t>olor kłódki: niebieski RAL 5015.</w:t>
      </w:r>
    </w:p>
    <w:p w14:paraId="6741E6B0" w14:textId="77777777" w:rsidR="00CC0545" w:rsidRPr="00421260" w:rsidRDefault="00CC0545" w:rsidP="00CC0545">
      <w:pPr>
        <w:widowControl w:val="0"/>
        <w:numPr>
          <w:ilvl w:val="0"/>
          <w:numId w:val="3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w:t>
      </w:r>
      <w:r>
        <w:rPr>
          <w:rFonts w:cstheme="minorHAnsi"/>
          <w:b/>
          <w:sz w:val="20"/>
          <w:lang w:eastAsia="pl-PL"/>
        </w:rPr>
        <w:t>3</w:t>
      </w:r>
      <w:r w:rsidRPr="00421260">
        <w:rPr>
          <w:rFonts w:cstheme="minorHAnsi"/>
          <w:b/>
          <w:sz w:val="20"/>
          <w:lang w:eastAsia="pl-PL"/>
        </w:rPr>
        <w:t>:</w:t>
      </w:r>
      <w:r w:rsidRPr="00421260">
        <w:rPr>
          <w:rFonts w:cstheme="minorHAnsi"/>
          <w:sz w:val="20"/>
          <w:lang w:eastAsia="pl-PL"/>
        </w:rPr>
        <w:t xml:space="preserve"> zamknięcia obiektów współdzielonych systemu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w:t>
      </w:r>
      <w:r>
        <w:rPr>
          <w:rFonts w:cstheme="minorHAnsi"/>
          <w:sz w:val="20"/>
          <w:lang w:eastAsia="pl-PL"/>
        </w:rPr>
        <w:t xml:space="preserve"> SN/SN, k</w:t>
      </w:r>
      <w:r w:rsidRPr="00421260">
        <w:rPr>
          <w:rFonts w:cstheme="minorHAnsi"/>
          <w:sz w:val="20"/>
          <w:lang w:eastAsia="pl-PL"/>
        </w:rPr>
        <w:t>olor kłódki: niebieski RAL 5015.</w:t>
      </w:r>
    </w:p>
    <w:p w14:paraId="663BDC74" w14:textId="77777777" w:rsidR="00CC0545" w:rsidRPr="00421260" w:rsidRDefault="00CC0545" w:rsidP="00CC0545">
      <w:pPr>
        <w:widowControl w:val="0"/>
        <w:numPr>
          <w:ilvl w:val="0"/>
          <w:numId w:val="3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w:t>
      </w:r>
      <w:r>
        <w:rPr>
          <w:rFonts w:cstheme="minorHAnsi"/>
          <w:b/>
          <w:sz w:val="20"/>
          <w:lang w:eastAsia="pl-PL"/>
        </w:rPr>
        <w:t>3</w:t>
      </w:r>
      <w:r w:rsidRPr="00421260">
        <w:rPr>
          <w:rFonts w:cstheme="minorHAnsi"/>
          <w:sz w:val="20"/>
          <w:lang w:eastAsia="pl-PL"/>
        </w:rPr>
        <w:t>: zamknięcia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21854B46" w14:textId="77777777" w:rsidR="00CC0545" w:rsidRPr="00421260" w:rsidRDefault="00CC0545" w:rsidP="00CC0545">
      <w:pPr>
        <w:widowControl w:val="0"/>
        <w:numPr>
          <w:ilvl w:val="0"/>
          <w:numId w:val="3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w:t>
      </w:r>
      <w:r>
        <w:rPr>
          <w:rFonts w:cstheme="minorHAnsi"/>
          <w:b/>
          <w:sz w:val="20"/>
          <w:lang w:eastAsia="pl-PL"/>
        </w:rPr>
        <w:t>3</w:t>
      </w:r>
      <w:r w:rsidRPr="00421260">
        <w:rPr>
          <w:rFonts w:cstheme="minorHAnsi"/>
          <w:sz w:val="20"/>
          <w:lang w:eastAsia="pl-PL"/>
        </w:rPr>
        <w:t>: zamknięcia obiektów współdzielonych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złączac</w:t>
      </w:r>
      <w:r>
        <w:rPr>
          <w:rFonts w:cstheme="minorHAnsi"/>
          <w:sz w:val="20"/>
          <w:lang w:eastAsia="pl-PL"/>
        </w:rPr>
        <w:t>h kablowych SN, łącznikach SN, k</w:t>
      </w:r>
      <w:r w:rsidRPr="00421260">
        <w:rPr>
          <w:rFonts w:cstheme="minorHAnsi"/>
          <w:sz w:val="20"/>
          <w:lang w:eastAsia="pl-PL"/>
        </w:rPr>
        <w:t>olor kłódki: czarny RAL 9005.</w:t>
      </w:r>
    </w:p>
    <w:p w14:paraId="11A57CF2" w14:textId="77777777" w:rsidR="00CC0545" w:rsidRPr="00421260" w:rsidRDefault="00CC0545" w:rsidP="00CC0545">
      <w:pPr>
        <w:widowControl w:val="0"/>
        <w:numPr>
          <w:ilvl w:val="0"/>
          <w:numId w:val="3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w:t>
      </w:r>
      <w:r>
        <w:rPr>
          <w:rFonts w:cstheme="minorHAnsi"/>
          <w:b/>
          <w:sz w:val="20"/>
          <w:lang w:eastAsia="pl-PL"/>
        </w:rPr>
        <w:t>3</w:t>
      </w:r>
      <w:r w:rsidRPr="00421260">
        <w:rPr>
          <w:rFonts w:cstheme="minorHAnsi"/>
          <w:sz w:val="20"/>
          <w:lang w:eastAsia="pl-PL"/>
        </w:rPr>
        <w:t>: zamknięcia systemu MK zastos</w:t>
      </w:r>
      <w:r>
        <w:rPr>
          <w:rFonts w:cstheme="minorHAnsi"/>
          <w:sz w:val="20"/>
          <w:lang w:eastAsia="pl-PL"/>
        </w:rPr>
        <w:t xml:space="preserve">owane w złączach kablowych </w:t>
      </w:r>
      <w:proofErr w:type="spellStart"/>
      <w:r>
        <w:rPr>
          <w:rFonts w:cstheme="minorHAnsi"/>
          <w:sz w:val="20"/>
          <w:lang w:eastAsia="pl-PL"/>
        </w:rPr>
        <w:t>nN</w:t>
      </w:r>
      <w:proofErr w:type="spellEnd"/>
      <w:r>
        <w:rPr>
          <w:rFonts w:cstheme="minorHAnsi"/>
          <w:sz w:val="20"/>
          <w:lang w:eastAsia="pl-PL"/>
        </w:rPr>
        <w:t>, kolor kłódki: brązowy</w:t>
      </w:r>
      <w:r w:rsidRPr="00421260">
        <w:rPr>
          <w:rFonts w:cstheme="minorHAnsi"/>
          <w:sz w:val="20"/>
          <w:lang w:eastAsia="pl-PL"/>
        </w:rPr>
        <w:t xml:space="preserve"> RAL 8016. </w:t>
      </w:r>
    </w:p>
    <w:p w14:paraId="14B71274" w14:textId="77777777" w:rsidR="00CC0545" w:rsidRPr="00421260" w:rsidRDefault="00CC0545" w:rsidP="00CC0545">
      <w:pPr>
        <w:widowControl w:val="0"/>
        <w:numPr>
          <w:ilvl w:val="0"/>
          <w:numId w:val="37"/>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w:t>
      </w:r>
      <w:r>
        <w:rPr>
          <w:rFonts w:cstheme="minorHAnsi"/>
          <w:b/>
          <w:sz w:val="20"/>
          <w:lang w:eastAsia="pl-PL"/>
        </w:rPr>
        <w:t>3</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4E4BAB01" w14:textId="77777777" w:rsidR="00CC0545" w:rsidRDefault="00CC0545" w:rsidP="00CC0545">
      <w:pPr>
        <w:widowControl w:val="0"/>
        <w:numPr>
          <w:ilvl w:val="0"/>
          <w:numId w:val="37"/>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w:t>
      </w:r>
      <w:r>
        <w:rPr>
          <w:rFonts w:cstheme="minorHAnsi"/>
          <w:b/>
          <w:sz w:val="20"/>
          <w:lang w:eastAsia="pl-PL"/>
        </w:rPr>
        <w:t>3</w:t>
      </w:r>
      <w:r w:rsidRPr="00421260">
        <w:rPr>
          <w:rFonts w:cstheme="minorHAnsi"/>
          <w:sz w:val="20"/>
          <w:lang w:eastAsia="pl-PL"/>
        </w:rPr>
        <w:t xml:space="preserve">: zamknięcia systemu MK zastosowane do szafek licznikowych </w:t>
      </w:r>
      <w:proofErr w:type="spellStart"/>
      <w:r w:rsidRPr="00421260">
        <w:rPr>
          <w:rFonts w:cstheme="minorHAnsi"/>
          <w:sz w:val="20"/>
          <w:lang w:eastAsia="pl-PL"/>
        </w:rPr>
        <w:t>nN</w:t>
      </w:r>
      <w:proofErr w:type="spellEnd"/>
      <w:r w:rsidRPr="00421260">
        <w:rPr>
          <w:rFonts w:cstheme="minorHAnsi"/>
          <w:sz w:val="20"/>
          <w:lang w:eastAsia="pl-PL"/>
        </w:rPr>
        <w:t xml:space="preserve">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47EC2E6A" w14:textId="77777777" w:rsidR="00CC0545" w:rsidRPr="004906BC" w:rsidRDefault="00CC0545" w:rsidP="00CC0545">
      <w:pPr>
        <w:pStyle w:val="Akapitzlist"/>
        <w:spacing w:before="120" w:line="276" w:lineRule="auto"/>
        <w:ind w:left="284"/>
        <w:jc w:val="both"/>
        <w:outlineLvl w:val="0"/>
        <w:rPr>
          <w:rFonts w:cstheme="minorHAnsi"/>
        </w:rPr>
      </w:pPr>
    </w:p>
    <w:p w14:paraId="4ABD654F" w14:textId="77777777" w:rsidR="00CC0545" w:rsidRPr="004906BC" w:rsidRDefault="00CC0545" w:rsidP="00CC054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Termin realizacji zakupu</w:t>
      </w:r>
    </w:p>
    <w:p w14:paraId="5EE46881" w14:textId="77777777" w:rsidR="00CC0545" w:rsidRPr="002D2118" w:rsidRDefault="00CC0545" w:rsidP="00CC0545">
      <w:pPr>
        <w:spacing w:before="120" w:line="276" w:lineRule="auto"/>
        <w:outlineLvl w:val="0"/>
        <w:rPr>
          <w:rFonts w:cstheme="minorHAnsi"/>
          <w:sz w:val="20"/>
        </w:rPr>
      </w:pPr>
      <w:r>
        <w:rPr>
          <w:rFonts w:cstheme="minorHAnsi"/>
          <w:b/>
          <w:i/>
          <w:sz w:val="20"/>
        </w:rPr>
        <w:t>5 miesięcy</w:t>
      </w:r>
      <w:r w:rsidRPr="002D2118">
        <w:rPr>
          <w:rFonts w:cstheme="minorHAnsi"/>
          <w:sz w:val="20"/>
        </w:rPr>
        <w:t xml:space="preserve"> (prace projektowe)</w:t>
      </w:r>
    </w:p>
    <w:p w14:paraId="7B8A10C6" w14:textId="77777777" w:rsidR="00CC0545" w:rsidRPr="002D2118" w:rsidRDefault="00CC0545" w:rsidP="00CC0545">
      <w:pPr>
        <w:spacing w:before="120" w:line="276" w:lineRule="auto"/>
        <w:outlineLvl w:val="0"/>
        <w:rPr>
          <w:rFonts w:cstheme="minorHAnsi"/>
          <w:sz w:val="20"/>
        </w:rPr>
      </w:pPr>
      <w:r>
        <w:rPr>
          <w:rFonts w:cstheme="minorHAnsi"/>
          <w:b/>
          <w:i/>
          <w:sz w:val="20"/>
        </w:rPr>
        <w:t>6 miesięcy</w:t>
      </w:r>
      <w:r w:rsidRPr="002D2118">
        <w:rPr>
          <w:rFonts w:cstheme="minorHAnsi"/>
          <w:b/>
          <w:i/>
          <w:sz w:val="20"/>
        </w:rPr>
        <w:t xml:space="preserve"> </w:t>
      </w:r>
      <w:r w:rsidRPr="002D2118">
        <w:rPr>
          <w:rFonts w:cstheme="minorHAnsi"/>
          <w:sz w:val="20"/>
        </w:rPr>
        <w:t>(roboty budowlano-montażowe)</w:t>
      </w:r>
    </w:p>
    <w:p w14:paraId="7AB27C0E" w14:textId="77777777" w:rsidR="00CC0545" w:rsidRPr="002D2118" w:rsidRDefault="00CC0545" w:rsidP="00CC0545">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2C4E164E" w14:textId="77777777" w:rsidR="00CC0545" w:rsidRPr="004906BC" w:rsidRDefault="00CC0545" w:rsidP="00CC0545">
      <w:pPr>
        <w:pStyle w:val="Akapitzlist"/>
        <w:spacing w:before="120" w:line="276" w:lineRule="auto"/>
        <w:ind w:left="284"/>
        <w:jc w:val="both"/>
        <w:outlineLvl w:val="0"/>
        <w:rPr>
          <w:rFonts w:cstheme="minorHAnsi"/>
        </w:rPr>
      </w:pPr>
    </w:p>
    <w:p w14:paraId="4ABA737F" w14:textId="77777777" w:rsidR="00CC0545" w:rsidRDefault="00CC0545" w:rsidP="00CC0545">
      <w:pPr>
        <w:pStyle w:val="Akapitzlist"/>
        <w:numPr>
          <w:ilvl w:val="0"/>
          <w:numId w:val="6"/>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6DED9BB6" w14:textId="77777777" w:rsidR="00CC0545" w:rsidRPr="00E0332B" w:rsidRDefault="00CC0545" w:rsidP="00CC0545">
      <w:pPr>
        <w:pStyle w:val="Akapitzlist"/>
        <w:spacing w:before="120" w:after="0" w:line="276" w:lineRule="auto"/>
        <w:ind w:left="284"/>
        <w:jc w:val="both"/>
        <w:outlineLvl w:val="0"/>
        <w:rPr>
          <w:rFonts w:cstheme="minorHAnsi"/>
          <w:b/>
        </w:rPr>
      </w:pPr>
    </w:p>
    <w:p w14:paraId="4F7B8762" w14:textId="77777777" w:rsidR="00CC0545" w:rsidRPr="004906BC" w:rsidRDefault="00CC0545" w:rsidP="00CC054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Miejsce realizacji zakupu</w:t>
      </w:r>
    </w:p>
    <w:p w14:paraId="51059497" w14:textId="77777777" w:rsidR="00CC0545" w:rsidRPr="00E0332B" w:rsidRDefault="00CC0545" w:rsidP="00CC0545">
      <w:pPr>
        <w:spacing w:before="120" w:line="276" w:lineRule="auto"/>
        <w:ind w:firstLine="284"/>
        <w:outlineLvl w:val="0"/>
        <w:rPr>
          <w:rFonts w:cstheme="minorHAnsi"/>
          <w:b/>
          <w:i/>
          <w:sz w:val="20"/>
        </w:rPr>
      </w:pPr>
      <w:r w:rsidRPr="002D2118">
        <w:rPr>
          <w:rFonts w:cstheme="minorHAnsi"/>
          <w:sz w:val="20"/>
        </w:rPr>
        <w:t xml:space="preserve">Na terenie działania: </w:t>
      </w:r>
      <w:r w:rsidRPr="002D2118">
        <w:rPr>
          <w:rFonts w:cstheme="minorHAnsi"/>
          <w:b/>
          <w:i/>
          <w:sz w:val="20"/>
        </w:rPr>
        <w:t xml:space="preserve">RE </w:t>
      </w:r>
      <w:r>
        <w:rPr>
          <w:rFonts w:cstheme="minorHAnsi"/>
          <w:b/>
          <w:i/>
          <w:sz w:val="20"/>
        </w:rPr>
        <w:t>Łowicz</w:t>
      </w:r>
      <w:r w:rsidRPr="002D2118">
        <w:rPr>
          <w:rFonts w:cstheme="minorHAnsi"/>
          <w:b/>
          <w:i/>
          <w:sz w:val="20"/>
        </w:rPr>
        <w:t>, miejscowość</w:t>
      </w:r>
      <w:r>
        <w:rPr>
          <w:rFonts w:cstheme="minorHAnsi"/>
          <w:b/>
          <w:i/>
          <w:sz w:val="20"/>
        </w:rPr>
        <w:t xml:space="preserve"> Antosin, gm. Rybno</w:t>
      </w:r>
      <w:r w:rsidRPr="002D2118">
        <w:rPr>
          <w:rFonts w:cstheme="minorHAnsi"/>
          <w:b/>
          <w:i/>
          <w:sz w:val="20"/>
        </w:rPr>
        <w:t xml:space="preserve">, </w:t>
      </w:r>
    </w:p>
    <w:p w14:paraId="5E224476" w14:textId="77777777" w:rsidR="00CC0545" w:rsidRPr="002D2118" w:rsidRDefault="00CC0545" w:rsidP="00CC0545">
      <w:pPr>
        <w:pStyle w:val="Akapitzlist"/>
        <w:numPr>
          <w:ilvl w:val="0"/>
          <w:numId w:val="6"/>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63A95A60" w14:textId="77777777" w:rsidR="00CC0545" w:rsidRPr="002D2118" w:rsidRDefault="00CC0545" w:rsidP="00CC0545">
      <w:pPr>
        <w:pStyle w:val="Akapitzlist"/>
        <w:numPr>
          <w:ilvl w:val="1"/>
          <w:numId w:val="6"/>
        </w:numPr>
        <w:spacing w:before="120" w:after="0" w:line="276" w:lineRule="auto"/>
        <w:ind w:left="360"/>
        <w:jc w:val="both"/>
        <w:outlineLvl w:val="0"/>
        <w:rPr>
          <w:rFonts w:cstheme="minorHAnsi"/>
          <w:sz w:val="20"/>
        </w:rPr>
      </w:pPr>
      <w:r w:rsidRPr="002D2118">
        <w:rPr>
          <w:rFonts w:cstheme="minorHAnsi"/>
          <w:sz w:val="20"/>
        </w:rPr>
        <w:t xml:space="preserve">Zamawiający wymaga aby wszystkie dostarczone przez Wykonawcę materiały i urządzenia </w:t>
      </w:r>
      <w:r w:rsidRPr="002D2118">
        <w:rPr>
          <w:rFonts w:cstheme="minorHAnsi"/>
          <w:b/>
          <w:sz w:val="20"/>
        </w:rPr>
        <w:t>(w tym transformatory)</w:t>
      </w:r>
      <w:r w:rsidRPr="002D2118">
        <w:rPr>
          <w:rFonts w:cstheme="minorHAnsi"/>
          <w:sz w:val="20"/>
        </w:rPr>
        <w:t>, stanowiące przedmiot zamówienia były fabrycznie nowe i wyprodukowane nie wcześniej niż 12 miesięcy licząc od daty rozpoczęcia robót budowlano – montażowych oraz spełniać określone poniżej wymagania techniczne.</w:t>
      </w:r>
    </w:p>
    <w:p w14:paraId="72FD0A36" w14:textId="77777777" w:rsidR="00CC0545" w:rsidRPr="002D2118" w:rsidRDefault="00CC0545" w:rsidP="00CC0545">
      <w:pPr>
        <w:pStyle w:val="Akapitzlist"/>
        <w:numPr>
          <w:ilvl w:val="1"/>
          <w:numId w:val="6"/>
        </w:numPr>
        <w:spacing w:before="120" w:after="0" w:line="276" w:lineRule="auto"/>
        <w:ind w:left="426" w:hanging="426"/>
        <w:jc w:val="both"/>
        <w:outlineLvl w:val="0"/>
        <w:rPr>
          <w:rFonts w:cstheme="minorHAnsi"/>
          <w:b/>
          <w:sz w:val="20"/>
        </w:rPr>
      </w:pPr>
      <w:r w:rsidRPr="002D2118">
        <w:rPr>
          <w:rFonts w:cstheme="minorHAnsi"/>
          <w:b/>
          <w:sz w:val="20"/>
        </w:rPr>
        <w:t>Wymagania techniczne dotyczące transformatorów rozdzielczych SN/</w:t>
      </w:r>
      <w:proofErr w:type="spellStart"/>
      <w:r w:rsidRPr="002D2118">
        <w:rPr>
          <w:rFonts w:cstheme="minorHAnsi"/>
          <w:b/>
          <w:sz w:val="20"/>
        </w:rPr>
        <w:t>nN</w:t>
      </w:r>
      <w:proofErr w:type="spellEnd"/>
      <w:r w:rsidRPr="002D2118">
        <w:rPr>
          <w:rFonts w:cstheme="minorHAnsi"/>
          <w:b/>
          <w:sz w:val="20"/>
        </w:rPr>
        <w:t xml:space="preserve"> stanowią załącznik do niniejszej Specyfikacji (SST-transformatory)</w:t>
      </w:r>
    </w:p>
    <w:p w14:paraId="707DA4B0" w14:textId="77777777" w:rsidR="00CC0545" w:rsidRDefault="00CC0545" w:rsidP="00CC0545">
      <w:pPr>
        <w:pStyle w:val="Akapitzlist"/>
        <w:numPr>
          <w:ilvl w:val="1"/>
          <w:numId w:val="6"/>
        </w:numPr>
        <w:spacing w:before="120" w:after="0" w:line="276" w:lineRule="auto"/>
        <w:ind w:left="360"/>
        <w:jc w:val="both"/>
        <w:outlineLvl w:val="0"/>
        <w:rPr>
          <w:rFonts w:cstheme="minorHAnsi"/>
          <w:sz w:val="20"/>
        </w:rPr>
      </w:pPr>
      <w:r w:rsidRPr="00E33FE1">
        <w:rPr>
          <w:rFonts w:cstheme="minorHAnsi"/>
          <w:sz w:val="20"/>
        </w:rPr>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1F23E382" w14:textId="77777777" w:rsidR="00CC0545" w:rsidRPr="00E33FE1" w:rsidRDefault="00CC0545" w:rsidP="00CC0545">
      <w:pPr>
        <w:pStyle w:val="Akapitzlist"/>
        <w:numPr>
          <w:ilvl w:val="1"/>
          <w:numId w:val="6"/>
        </w:numPr>
        <w:spacing w:before="120" w:after="0" w:line="276" w:lineRule="auto"/>
        <w:ind w:left="360"/>
        <w:jc w:val="both"/>
        <w:outlineLvl w:val="0"/>
        <w:rPr>
          <w:rFonts w:cstheme="minorHAnsi"/>
          <w:sz w:val="20"/>
        </w:rPr>
      </w:pPr>
      <w:r w:rsidRPr="00E33FE1">
        <w:rPr>
          <w:rFonts w:cstheme="minorHAnsi"/>
          <w:sz w:val="20"/>
        </w:rPr>
        <w:t>Dostawa Zamawiającego:</w:t>
      </w:r>
    </w:p>
    <w:p w14:paraId="3EDBB789" w14:textId="77777777" w:rsidR="00CC0545" w:rsidRDefault="00CC0545" w:rsidP="00CC0545">
      <w:pPr>
        <w:spacing w:before="120" w:line="276" w:lineRule="auto"/>
        <w:ind w:left="284"/>
        <w:outlineLvl w:val="0"/>
        <w:rPr>
          <w:rFonts w:cstheme="minorHAnsi"/>
          <w:sz w:val="20"/>
        </w:rPr>
      </w:pPr>
      <w:r w:rsidRPr="00E33FE1">
        <w:rPr>
          <w:rFonts w:cstheme="minorHAnsi"/>
          <w:sz w:val="20"/>
        </w:rPr>
        <w:t>Liczniki i modemy do układów bilansujących w stacjach SN/</w:t>
      </w:r>
      <w:proofErr w:type="spellStart"/>
      <w:r w:rsidRPr="00E33FE1">
        <w:rPr>
          <w:rFonts w:cstheme="minorHAnsi"/>
          <w:sz w:val="20"/>
        </w:rPr>
        <w:t>nN</w:t>
      </w:r>
      <w:proofErr w:type="spellEnd"/>
      <w:r w:rsidRPr="00E33FE1">
        <w:rPr>
          <w:rFonts w:cstheme="minorHAnsi"/>
          <w:sz w:val="20"/>
        </w:rPr>
        <w:t xml:space="preserve"> </w:t>
      </w:r>
      <w:r>
        <w:rPr>
          <w:rFonts w:cstheme="minorHAnsi"/>
          <w:sz w:val="20"/>
        </w:rPr>
        <w:t>(jeżeli występują w dokumentacji projektowej) stanowią dostawę Zamawiającego</w:t>
      </w:r>
    </w:p>
    <w:p w14:paraId="0E1CDD49" w14:textId="77777777" w:rsidR="00CC0545" w:rsidRDefault="00CC0545" w:rsidP="00CC0545">
      <w:pPr>
        <w:pStyle w:val="Akapitzlist"/>
        <w:spacing w:before="120" w:after="0" w:line="276" w:lineRule="auto"/>
        <w:ind w:left="284"/>
        <w:jc w:val="both"/>
        <w:outlineLvl w:val="0"/>
        <w:rPr>
          <w:rFonts w:cstheme="minorHAnsi"/>
          <w:b/>
        </w:rPr>
      </w:pPr>
    </w:p>
    <w:p w14:paraId="0461FD2F" w14:textId="77777777" w:rsidR="00CC0545" w:rsidRDefault="00CC0545" w:rsidP="00CC054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lastRenderedPageBreak/>
        <w:t xml:space="preserve">Gwarancja </w:t>
      </w:r>
    </w:p>
    <w:p w14:paraId="3E3AA860" w14:textId="77777777" w:rsidR="00CC0545" w:rsidRDefault="00CC0545" w:rsidP="00CC0545">
      <w:pPr>
        <w:pStyle w:val="Akapitzlist"/>
        <w:numPr>
          <w:ilvl w:val="1"/>
          <w:numId w:val="6"/>
        </w:numPr>
        <w:spacing w:before="120" w:after="0" w:line="276" w:lineRule="auto"/>
        <w:ind w:left="360"/>
        <w:jc w:val="both"/>
        <w:outlineLvl w:val="0"/>
        <w:rPr>
          <w:rFonts w:cstheme="minorHAnsi"/>
          <w:sz w:val="20"/>
        </w:rPr>
      </w:pPr>
      <w:r w:rsidRPr="00CE3822">
        <w:rPr>
          <w:rFonts w:cstheme="minorHAnsi"/>
          <w:sz w:val="20"/>
        </w:rPr>
        <w:t xml:space="preserve">Wykonawca </w:t>
      </w:r>
      <w:r>
        <w:rPr>
          <w:rFonts w:cstheme="minorHAnsi"/>
          <w:sz w:val="20"/>
        </w:rPr>
        <w:t xml:space="preserve">udzieli Zamawiającemu rękojmi i 36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6B5A3C78" w14:textId="77777777" w:rsidR="00CC0545" w:rsidRPr="004906BC" w:rsidRDefault="00CC0545" w:rsidP="00CC0545">
      <w:pPr>
        <w:pStyle w:val="Akapitzlist"/>
        <w:spacing w:before="120" w:line="276" w:lineRule="auto"/>
        <w:ind w:left="426"/>
        <w:jc w:val="both"/>
        <w:outlineLvl w:val="0"/>
        <w:rPr>
          <w:rFonts w:cstheme="minorHAnsi"/>
        </w:rPr>
      </w:pPr>
    </w:p>
    <w:p w14:paraId="7FCEC060" w14:textId="77777777" w:rsidR="00CC0545" w:rsidRPr="004906BC" w:rsidRDefault="00CC0545" w:rsidP="00CC054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 xml:space="preserve"> Podwykonawstwo</w:t>
      </w:r>
    </w:p>
    <w:p w14:paraId="39B71B96" w14:textId="77777777" w:rsidR="00CC0545" w:rsidRPr="004B4556" w:rsidRDefault="00CC0545" w:rsidP="00CC0545">
      <w:pPr>
        <w:pStyle w:val="Akapitzlist"/>
        <w:numPr>
          <w:ilvl w:val="1"/>
          <w:numId w:val="6"/>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40AA14F2" w14:textId="77777777" w:rsidR="00CC0545" w:rsidRPr="004B4556" w:rsidRDefault="00CC0545" w:rsidP="00CC0545">
      <w:pPr>
        <w:pStyle w:val="Akapitzlist"/>
        <w:numPr>
          <w:ilvl w:val="1"/>
          <w:numId w:val="6"/>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57F25E61" w14:textId="77777777" w:rsidR="00CC0545" w:rsidRPr="00A62B4C" w:rsidRDefault="00CC0545" w:rsidP="00CC0545">
      <w:pPr>
        <w:jc w:val="both"/>
        <w:rPr>
          <w:rFonts w:ascii="Verdana" w:eastAsia="Verdana" w:hAnsi="Verdana" w:cs="Times New Roman"/>
        </w:rPr>
      </w:pPr>
    </w:p>
    <w:p w14:paraId="081BA09C" w14:textId="77777777" w:rsidR="00CC0545" w:rsidRDefault="00CC0545" w:rsidP="00CC0545"/>
    <w:p w14:paraId="26ED2D55" w14:textId="77777777" w:rsidR="00CC0545" w:rsidRPr="00DA054A" w:rsidRDefault="00CC0545" w:rsidP="00CC0545">
      <w:pPr>
        <w:rPr>
          <w:rFonts w:cstheme="minorHAnsi"/>
          <w:b/>
          <w:sz w:val="20"/>
        </w:rPr>
      </w:pPr>
      <w:r w:rsidRPr="00DA054A">
        <w:rPr>
          <w:rFonts w:cstheme="minorHAnsi"/>
          <w:b/>
          <w:sz w:val="20"/>
        </w:rPr>
        <w:t>Załączniki:</w:t>
      </w:r>
      <w:r>
        <w:rPr>
          <w:rFonts w:cstheme="minorHAnsi"/>
          <w:b/>
          <w:sz w:val="20"/>
        </w:rPr>
        <w:t xml:space="preserve"> </w:t>
      </w:r>
    </w:p>
    <w:p w14:paraId="73F0D33E" w14:textId="77777777" w:rsidR="00CC0545" w:rsidRPr="00DA054A" w:rsidRDefault="00CC0545" w:rsidP="00CC0545">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78E4E8A8" w14:textId="77777777" w:rsidR="00CC0545" w:rsidRPr="00DA054A" w:rsidRDefault="00CC0545" w:rsidP="00CC0545">
      <w:pPr>
        <w:rPr>
          <w:rFonts w:cstheme="minorHAnsi"/>
          <w:sz w:val="20"/>
        </w:rPr>
      </w:pPr>
      <w:r>
        <w:rPr>
          <w:rFonts w:cstheme="minorHAnsi"/>
          <w:sz w:val="20"/>
        </w:rPr>
        <w:t xml:space="preserve">Załącznik nr 1.2 – </w:t>
      </w:r>
      <w:r w:rsidRPr="00DA054A">
        <w:rPr>
          <w:rFonts w:cstheme="minorHAnsi"/>
          <w:sz w:val="20"/>
        </w:rPr>
        <w:t>Wytyczne do kosztorysowania</w:t>
      </w:r>
    </w:p>
    <w:p w14:paraId="00BE6E0B" w14:textId="77777777" w:rsidR="00CC0545" w:rsidRPr="00DA054A" w:rsidRDefault="00CC0545" w:rsidP="00CC0545">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24905CF6" w14:textId="77777777" w:rsidR="00CC0545" w:rsidRPr="00DA054A" w:rsidRDefault="00CC0545" w:rsidP="00CC0545">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514B0F5A" w14:textId="77777777" w:rsidR="00CC0545" w:rsidRPr="00DA054A" w:rsidRDefault="00CC0545" w:rsidP="00CC0545">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w:t>
      </w:r>
      <w:proofErr w:type="spellStart"/>
      <w:r>
        <w:rPr>
          <w:rFonts w:cstheme="minorHAnsi"/>
          <w:sz w:val="20"/>
        </w:rPr>
        <w:t>przesyłu</w:t>
      </w:r>
      <w:proofErr w:type="spellEnd"/>
    </w:p>
    <w:p w14:paraId="4798C7B3" w14:textId="77777777" w:rsidR="00CC0545" w:rsidRDefault="00CC0545" w:rsidP="00CC0545">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 xml:space="preserve">tanowienie służebności </w:t>
      </w:r>
      <w:proofErr w:type="spellStart"/>
      <w:r>
        <w:rPr>
          <w:rFonts w:cstheme="minorHAnsi"/>
          <w:sz w:val="20"/>
        </w:rPr>
        <w:t>przesyłu</w:t>
      </w:r>
      <w:proofErr w:type="spellEnd"/>
    </w:p>
    <w:p w14:paraId="4B31F1A6" w14:textId="77777777" w:rsidR="00CC0545" w:rsidRDefault="00CC0545" w:rsidP="00CC0545">
      <w:pPr>
        <w:rPr>
          <w:rFonts w:cstheme="minorHAnsi"/>
          <w:sz w:val="20"/>
        </w:rPr>
      </w:pPr>
      <w:r w:rsidRPr="00FF3308">
        <w:rPr>
          <w:rFonts w:cstheme="minorHAnsi"/>
          <w:sz w:val="20"/>
        </w:rPr>
        <w:t>Załącznik nr 1.7 – Specyfikacja techniczna</w:t>
      </w:r>
    </w:p>
    <w:p w14:paraId="56103C0E" w14:textId="77777777" w:rsidR="00CC0545" w:rsidRDefault="00CC0545" w:rsidP="00CC0545">
      <w:pPr>
        <w:rPr>
          <w:rFonts w:cstheme="minorHAnsi"/>
          <w:sz w:val="20"/>
        </w:rPr>
      </w:pPr>
      <w:bookmarkStart w:id="6" w:name="_Hlk225839192"/>
      <w:r>
        <w:rPr>
          <w:rFonts w:cstheme="minorHAnsi"/>
          <w:sz w:val="20"/>
        </w:rPr>
        <w:t>Załącznik nr 1.8 – Mapa poglądowa</w:t>
      </w:r>
    </w:p>
    <w:p w14:paraId="47DCBB41" w14:textId="74471A94" w:rsidR="00CC0545" w:rsidRDefault="00CC0545" w:rsidP="00CC0545">
      <w:pPr>
        <w:rPr>
          <w:rFonts w:cstheme="minorHAnsi"/>
          <w:sz w:val="20"/>
        </w:rPr>
      </w:pPr>
      <w:r>
        <w:rPr>
          <w:rFonts w:cstheme="minorHAnsi"/>
          <w:sz w:val="20"/>
        </w:rPr>
        <w:t>Załącznik nr 1.9 – Warunki przyłączenia</w:t>
      </w:r>
      <w:bookmarkEnd w:id="6"/>
      <w:r w:rsidR="00E94CD5">
        <w:rPr>
          <w:rFonts w:cstheme="minorHAnsi"/>
          <w:sz w:val="20"/>
        </w:rPr>
        <w:t xml:space="preserve"> – nie dotyczy</w:t>
      </w:r>
    </w:p>
    <w:p w14:paraId="7A08821A" w14:textId="77777777" w:rsidR="00CC0545" w:rsidRPr="00DA054A" w:rsidRDefault="00CC0545" w:rsidP="00CC0545">
      <w:pPr>
        <w:rPr>
          <w:rFonts w:cstheme="minorHAnsi"/>
          <w:sz w:val="20"/>
        </w:rPr>
      </w:pPr>
      <w:r>
        <w:rPr>
          <w:rFonts w:cstheme="minorHAnsi"/>
          <w:sz w:val="20"/>
        </w:rPr>
        <w:t xml:space="preserve">Załącznik nr 1.10 – </w:t>
      </w:r>
      <w:r w:rsidRPr="0095084F">
        <w:rPr>
          <w:rFonts w:cstheme="minorHAnsi"/>
          <w:sz w:val="20"/>
        </w:rPr>
        <w:t>Wytyczne dla dokumentacji w zakresie tytułów prawnych</w:t>
      </w:r>
      <w:r>
        <w:rPr>
          <w:rFonts w:cstheme="minorHAnsi"/>
          <w:sz w:val="20"/>
        </w:rPr>
        <w:t xml:space="preserve"> </w:t>
      </w:r>
    </w:p>
    <w:p w14:paraId="33742951" w14:textId="77777777" w:rsidR="00CC0545" w:rsidRDefault="00CC0545" w:rsidP="00CC0545">
      <w:pPr>
        <w:tabs>
          <w:tab w:val="left" w:pos="4357"/>
          <w:tab w:val="left" w:pos="8509"/>
        </w:tabs>
        <w:rPr>
          <w:rFonts w:ascii="Verdana" w:eastAsia="Verdana" w:hAnsi="Verdana" w:cs="Times New Roman"/>
        </w:rPr>
      </w:pPr>
    </w:p>
    <w:p w14:paraId="0A61C44C" w14:textId="77777777" w:rsidR="00CC0545" w:rsidRDefault="00CC0545" w:rsidP="00CC0545">
      <w:pPr>
        <w:tabs>
          <w:tab w:val="left" w:pos="4357"/>
          <w:tab w:val="left" w:pos="8509"/>
        </w:tabs>
        <w:rPr>
          <w:rFonts w:ascii="Verdana" w:eastAsia="Verdana" w:hAnsi="Verdana" w:cs="Times New Roman"/>
        </w:rPr>
      </w:pPr>
    </w:p>
    <w:p w14:paraId="63B4501A" w14:textId="77777777" w:rsidR="00CC0545" w:rsidRDefault="00CC0545" w:rsidP="00CC0545">
      <w:pPr>
        <w:tabs>
          <w:tab w:val="left" w:pos="4357"/>
          <w:tab w:val="left" w:pos="8509"/>
        </w:tabs>
        <w:rPr>
          <w:rFonts w:ascii="Verdana" w:eastAsia="Verdana" w:hAnsi="Verdana" w:cs="Times New Roman"/>
        </w:rPr>
      </w:pPr>
    </w:p>
    <w:p w14:paraId="1771F401" w14:textId="77777777" w:rsidR="00CC0545" w:rsidRDefault="00CC0545" w:rsidP="00CC0545">
      <w:pPr>
        <w:tabs>
          <w:tab w:val="left" w:pos="4357"/>
          <w:tab w:val="left" w:pos="8509"/>
        </w:tabs>
        <w:rPr>
          <w:rFonts w:ascii="Verdana" w:eastAsia="Verdana" w:hAnsi="Verdana" w:cs="Times New Roman"/>
        </w:rPr>
      </w:pPr>
    </w:p>
    <w:p w14:paraId="09AA75D3" w14:textId="77777777" w:rsidR="00CC0545" w:rsidRDefault="00CC0545" w:rsidP="00CC0545">
      <w:pPr>
        <w:tabs>
          <w:tab w:val="left" w:pos="4357"/>
          <w:tab w:val="left" w:pos="8509"/>
        </w:tabs>
        <w:rPr>
          <w:rFonts w:ascii="Verdana" w:eastAsia="Verdana" w:hAnsi="Verdana" w:cs="Times New Roman"/>
        </w:rPr>
      </w:pPr>
    </w:p>
    <w:p w14:paraId="6B76E09D" w14:textId="77777777" w:rsidR="00CC0545" w:rsidRDefault="00CC0545" w:rsidP="00CC0545">
      <w:pPr>
        <w:tabs>
          <w:tab w:val="left" w:pos="4357"/>
          <w:tab w:val="left" w:pos="8509"/>
        </w:tabs>
        <w:rPr>
          <w:rFonts w:ascii="Verdana" w:eastAsia="Verdana" w:hAnsi="Verdana" w:cs="Times New Roman"/>
        </w:rPr>
      </w:pPr>
    </w:p>
    <w:p w14:paraId="4A93D362" w14:textId="77777777" w:rsidR="00CC0545" w:rsidRDefault="00CC0545" w:rsidP="00CC0545">
      <w:pPr>
        <w:tabs>
          <w:tab w:val="left" w:pos="4357"/>
          <w:tab w:val="left" w:pos="8509"/>
        </w:tabs>
        <w:rPr>
          <w:rFonts w:ascii="Verdana" w:eastAsia="Verdana" w:hAnsi="Verdana" w:cs="Times New Roman"/>
        </w:rPr>
      </w:pPr>
    </w:p>
    <w:p w14:paraId="24212341" w14:textId="77777777" w:rsidR="00CC0545" w:rsidRDefault="00CC0545" w:rsidP="00CC0545">
      <w:pPr>
        <w:tabs>
          <w:tab w:val="left" w:pos="4357"/>
          <w:tab w:val="left" w:pos="8509"/>
        </w:tabs>
        <w:rPr>
          <w:rFonts w:ascii="Verdana" w:eastAsia="Verdana" w:hAnsi="Verdana" w:cs="Times New Roman"/>
        </w:rPr>
      </w:pPr>
    </w:p>
    <w:p w14:paraId="2652477C" w14:textId="77777777" w:rsidR="00CC0545" w:rsidRDefault="00CC0545" w:rsidP="00CC0545">
      <w:pPr>
        <w:tabs>
          <w:tab w:val="left" w:pos="4357"/>
          <w:tab w:val="left" w:pos="8509"/>
        </w:tabs>
        <w:rPr>
          <w:rFonts w:ascii="Verdana" w:eastAsia="Verdana" w:hAnsi="Verdana" w:cs="Times New Roman"/>
        </w:rPr>
      </w:pPr>
    </w:p>
    <w:p w14:paraId="3D8D35D7" w14:textId="77777777" w:rsidR="00CC0545" w:rsidRDefault="00CC0545" w:rsidP="00CC0545">
      <w:pPr>
        <w:tabs>
          <w:tab w:val="left" w:pos="4357"/>
          <w:tab w:val="left" w:pos="8509"/>
        </w:tabs>
        <w:rPr>
          <w:rFonts w:ascii="Verdana" w:eastAsia="Verdana" w:hAnsi="Verdana" w:cs="Times New Roman"/>
        </w:rPr>
      </w:pPr>
    </w:p>
    <w:p w14:paraId="6D57521E" w14:textId="77777777" w:rsidR="00CC0545" w:rsidRDefault="00CC0545" w:rsidP="00CC0545">
      <w:pPr>
        <w:tabs>
          <w:tab w:val="left" w:pos="4357"/>
          <w:tab w:val="left" w:pos="8509"/>
        </w:tabs>
        <w:rPr>
          <w:rFonts w:ascii="Verdana" w:eastAsia="Verdana" w:hAnsi="Verdana" w:cs="Times New Roman"/>
        </w:rPr>
      </w:pPr>
    </w:p>
    <w:p w14:paraId="49F64102" w14:textId="77777777" w:rsidR="00CC0545" w:rsidRDefault="00CC0545" w:rsidP="00CC0545">
      <w:pPr>
        <w:tabs>
          <w:tab w:val="left" w:pos="4357"/>
          <w:tab w:val="left" w:pos="8509"/>
        </w:tabs>
        <w:rPr>
          <w:rFonts w:ascii="Verdana" w:eastAsia="Verdana" w:hAnsi="Verdana" w:cs="Times New Roman"/>
        </w:rPr>
      </w:pPr>
    </w:p>
    <w:p w14:paraId="0728CA2A" w14:textId="77777777" w:rsidR="00CC0545" w:rsidRDefault="00CC0545" w:rsidP="00CC0545">
      <w:pPr>
        <w:tabs>
          <w:tab w:val="left" w:pos="4357"/>
          <w:tab w:val="left" w:pos="8509"/>
        </w:tabs>
        <w:rPr>
          <w:rFonts w:ascii="Verdana" w:eastAsia="Verdana" w:hAnsi="Verdana" w:cs="Times New Roman"/>
        </w:rPr>
      </w:pPr>
    </w:p>
    <w:p w14:paraId="42E057F8" w14:textId="77777777" w:rsidR="00CC0545" w:rsidRDefault="00CC0545" w:rsidP="00CC0545">
      <w:pPr>
        <w:tabs>
          <w:tab w:val="left" w:pos="4357"/>
          <w:tab w:val="left" w:pos="8509"/>
        </w:tabs>
        <w:rPr>
          <w:rFonts w:ascii="Verdana" w:eastAsia="Verdana" w:hAnsi="Verdana" w:cs="Times New Roman"/>
        </w:rPr>
      </w:pPr>
    </w:p>
    <w:p w14:paraId="339B8D1A" w14:textId="77777777" w:rsidR="00CC0545" w:rsidRDefault="00CC0545" w:rsidP="00CC0545">
      <w:pPr>
        <w:tabs>
          <w:tab w:val="left" w:pos="4357"/>
          <w:tab w:val="left" w:pos="8509"/>
        </w:tabs>
        <w:rPr>
          <w:rFonts w:ascii="Verdana" w:eastAsia="Verdana" w:hAnsi="Verdana" w:cs="Times New Roman"/>
        </w:rPr>
      </w:pPr>
    </w:p>
    <w:p w14:paraId="7180E746" w14:textId="77777777" w:rsidR="00CC0545" w:rsidRDefault="00CC0545" w:rsidP="00CC0545">
      <w:pPr>
        <w:tabs>
          <w:tab w:val="left" w:pos="4357"/>
          <w:tab w:val="left" w:pos="8509"/>
        </w:tabs>
        <w:rPr>
          <w:rFonts w:ascii="Verdana" w:eastAsia="Verdana" w:hAnsi="Verdana" w:cs="Times New Roman"/>
        </w:rPr>
      </w:pPr>
    </w:p>
    <w:p w14:paraId="7935578C" w14:textId="77777777" w:rsidR="00CC0545" w:rsidRDefault="00CC0545" w:rsidP="00CC0545">
      <w:pPr>
        <w:tabs>
          <w:tab w:val="left" w:pos="4357"/>
          <w:tab w:val="left" w:pos="8509"/>
        </w:tabs>
        <w:rPr>
          <w:rFonts w:ascii="Verdana" w:eastAsia="Verdana" w:hAnsi="Verdana" w:cs="Times New Roman"/>
        </w:rPr>
      </w:pPr>
    </w:p>
    <w:p w14:paraId="0E6C7E17" w14:textId="77777777" w:rsidR="00CC0545" w:rsidRDefault="00CC0545" w:rsidP="00CC0545">
      <w:pPr>
        <w:tabs>
          <w:tab w:val="left" w:pos="4357"/>
          <w:tab w:val="left" w:pos="8509"/>
        </w:tabs>
        <w:rPr>
          <w:rFonts w:ascii="Verdana" w:eastAsia="Verdana" w:hAnsi="Verdana" w:cs="Times New Roman"/>
        </w:rPr>
      </w:pPr>
    </w:p>
    <w:p w14:paraId="732DDEF1" w14:textId="77777777" w:rsidR="00CC0545" w:rsidRDefault="00CC0545" w:rsidP="00CC0545">
      <w:pPr>
        <w:tabs>
          <w:tab w:val="left" w:pos="4357"/>
          <w:tab w:val="left" w:pos="8509"/>
        </w:tabs>
        <w:rPr>
          <w:rFonts w:ascii="Verdana" w:eastAsia="Verdana" w:hAnsi="Verdana" w:cs="Times New Roman"/>
        </w:rPr>
      </w:pPr>
    </w:p>
    <w:p w14:paraId="41CEB24C" w14:textId="77777777" w:rsidR="00CC0545" w:rsidRDefault="00CC0545" w:rsidP="00CC0545">
      <w:pPr>
        <w:tabs>
          <w:tab w:val="left" w:pos="4357"/>
          <w:tab w:val="left" w:pos="8509"/>
        </w:tabs>
        <w:rPr>
          <w:rFonts w:ascii="Verdana" w:eastAsia="Verdana" w:hAnsi="Verdana" w:cs="Times New Roman"/>
        </w:rPr>
      </w:pPr>
    </w:p>
    <w:p w14:paraId="319AD312" w14:textId="77777777" w:rsidR="00CC0545" w:rsidRPr="006619F7" w:rsidRDefault="00CC0545" w:rsidP="00CC0545">
      <w:pPr>
        <w:rPr>
          <w:rFonts w:cstheme="minorHAnsi"/>
          <w:b/>
          <w:bCs/>
          <w:iCs/>
          <w:sz w:val="20"/>
        </w:rPr>
      </w:pPr>
      <w:r>
        <w:rPr>
          <w:rFonts w:cstheme="minorHAnsi"/>
          <w:b/>
          <w:bCs/>
          <w:iCs/>
          <w:sz w:val="20"/>
        </w:rPr>
        <w:lastRenderedPageBreak/>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1BA01BA1" w14:textId="77777777" w:rsidR="00CC0545" w:rsidRPr="005873E7" w:rsidRDefault="00CC0545" w:rsidP="00CC0545">
      <w:pPr>
        <w:jc w:val="right"/>
        <w:rPr>
          <w:rFonts w:cstheme="minorHAnsi"/>
          <w:b/>
          <w:bCs/>
          <w:iCs/>
          <w:sz w:val="20"/>
        </w:rPr>
      </w:pPr>
    </w:p>
    <w:p w14:paraId="6850AAE7" w14:textId="77777777" w:rsidR="00CC0545" w:rsidRDefault="00CC0545" w:rsidP="00CC0545">
      <w:pPr>
        <w:jc w:val="center"/>
        <w:rPr>
          <w:rFonts w:cstheme="minorHAnsi"/>
          <w:b/>
          <w:sz w:val="20"/>
          <w:u w:val="single"/>
        </w:rPr>
      </w:pPr>
    </w:p>
    <w:p w14:paraId="79B961B1" w14:textId="77777777" w:rsidR="00CC0545" w:rsidRDefault="00CC0545" w:rsidP="00CC0545">
      <w:pPr>
        <w:jc w:val="center"/>
        <w:rPr>
          <w:rFonts w:cstheme="minorHAnsi"/>
          <w:b/>
          <w:sz w:val="20"/>
          <w:u w:val="single"/>
        </w:rPr>
      </w:pPr>
    </w:p>
    <w:p w14:paraId="57E5B437" w14:textId="77777777" w:rsidR="00CC0545" w:rsidRDefault="00CC0545" w:rsidP="00CC0545">
      <w:pPr>
        <w:jc w:val="center"/>
        <w:rPr>
          <w:rFonts w:cstheme="minorHAnsi"/>
          <w:b/>
          <w:sz w:val="20"/>
          <w:u w:val="single"/>
        </w:rPr>
      </w:pPr>
      <w:r w:rsidRPr="005873E7">
        <w:rPr>
          <w:rFonts w:cstheme="minorHAnsi"/>
          <w:b/>
          <w:sz w:val="20"/>
          <w:u w:val="single"/>
        </w:rPr>
        <w:t>Projekt budowlany – TOM 1</w:t>
      </w:r>
    </w:p>
    <w:p w14:paraId="223F97FF" w14:textId="77777777" w:rsidR="00CC0545" w:rsidRPr="005873E7" w:rsidRDefault="00CC0545" w:rsidP="00CC0545">
      <w:pPr>
        <w:jc w:val="center"/>
        <w:rPr>
          <w:rFonts w:cstheme="minorHAnsi"/>
          <w:b/>
          <w:sz w:val="20"/>
          <w:u w:val="single"/>
        </w:rPr>
      </w:pPr>
    </w:p>
    <w:p w14:paraId="7CB6C855" w14:textId="77777777" w:rsidR="00CC0545" w:rsidRPr="005873E7" w:rsidRDefault="00CC0545" w:rsidP="00CC0545">
      <w:pPr>
        <w:numPr>
          <w:ilvl w:val="0"/>
          <w:numId w:val="10"/>
        </w:numPr>
        <w:spacing w:after="0"/>
        <w:ind w:hanging="340"/>
        <w:jc w:val="both"/>
        <w:rPr>
          <w:rFonts w:cstheme="minorHAnsi"/>
          <w:sz w:val="20"/>
        </w:rPr>
      </w:pPr>
      <w:r w:rsidRPr="005873E7">
        <w:rPr>
          <w:rFonts w:cstheme="minorHAnsi"/>
          <w:sz w:val="20"/>
        </w:rPr>
        <w:t>Dane techniczne do projektowania:</w:t>
      </w:r>
    </w:p>
    <w:p w14:paraId="0B3055A6" w14:textId="77777777" w:rsidR="00CC0545" w:rsidRPr="005873E7" w:rsidRDefault="00CC0545" w:rsidP="00CC0545">
      <w:pPr>
        <w:numPr>
          <w:ilvl w:val="1"/>
          <w:numId w:val="7"/>
        </w:numPr>
        <w:tabs>
          <w:tab w:val="num" w:pos="397"/>
        </w:tabs>
        <w:spacing w:after="0"/>
        <w:ind w:hanging="340"/>
        <w:jc w:val="both"/>
        <w:rPr>
          <w:rFonts w:cstheme="minorHAnsi"/>
          <w:sz w:val="20"/>
        </w:rPr>
      </w:pPr>
      <w:r w:rsidRPr="005873E7">
        <w:rPr>
          <w:rFonts w:cstheme="minorHAnsi"/>
          <w:sz w:val="20"/>
        </w:rPr>
        <w:t>warunki przyłączenia,</w:t>
      </w:r>
    </w:p>
    <w:p w14:paraId="58528304" w14:textId="77777777" w:rsidR="00CC0545" w:rsidRPr="005873E7" w:rsidRDefault="00CC0545" w:rsidP="00CC0545">
      <w:pPr>
        <w:numPr>
          <w:ilvl w:val="1"/>
          <w:numId w:val="7"/>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707915C1" w14:textId="77777777" w:rsidR="00CC0545" w:rsidRPr="005873E7" w:rsidRDefault="00CC0545" w:rsidP="00CC0545">
      <w:pPr>
        <w:numPr>
          <w:ilvl w:val="1"/>
          <w:numId w:val="7"/>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70447D21" w14:textId="77777777" w:rsidR="00CC0545" w:rsidRPr="005873E7" w:rsidRDefault="00CC0545" w:rsidP="00CC0545">
      <w:pPr>
        <w:numPr>
          <w:ilvl w:val="0"/>
          <w:numId w:val="10"/>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1F21FD6B" wp14:editId="7603B2FB">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3749B1"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0E814A1C" w14:textId="77777777" w:rsidR="00CC0545" w:rsidRPr="005873E7" w:rsidRDefault="00CC0545" w:rsidP="00CC0545">
      <w:pPr>
        <w:numPr>
          <w:ilvl w:val="0"/>
          <w:numId w:val="10"/>
        </w:numPr>
        <w:spacing w:after="0"/>
        <w:ind w:hanging="340"/>
        <w:jc w:val="both"/>
        <w:rPr>
          <w:rFonts w:cstheme="minorHAnsi"/>
          <w:sz w:val="20"/>
        </w:rPr>
      </w:pPr>
      <w:r w:rsidRPr="005873E7">
        <w:rPr>
          <w:rFonts w:cstheme="minorHAnsi"/>
          <w:sz w:val="20"/>
        </w:rPr>
        <w:t>Protokół sprawdzenia projektu przez Zamawiającego (pozytywny)</w:t>
      </w:r>
    </w:p>
    <w:p w14:paraId="1104D609" w14:textId="77777777" w:rsidR="00CC0545" w:rsidRPr="005873E7" w:rsidRDefault="00CC0545" w:rsidP="00CC0545">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0193E426" w14:textId="77777777" w:rsidR="00CC0545" w:rsidRPr="005873E7" w:rsidRDefault="00CC0545" w:rsidP="00CC0545">
      <w:pPr>
        <w:numPr>
          <w:ilvl w:val="0"/>
          <w:numId w:val="10"/>
        </w:numPr>
        <w:spacing w:after="0"/>
        <w:ind w:hanging="340"/>
        <w:jc w:val="both"/>
        <w:rPr>
          <w:rFonts w:cstheme="minorHAnsi"/>
          <w:sz w:val="20"/>
        </w:rPr>
      </w:pPr>
      <w:r w:rsidRPr="005873E7">
        <w:rPr>
          <w:rFonts w:cstheme="minorHAnsi"/>
          <w:sz w:val="20"/>
        </w:rPr>
        <w:t xml:space="preserve">Decyzja o ustaleniu lokalizacji inwestycji celu publicznego z załącznikiem graficznym lub </w:t>
      </w:r>
      <w:proofErr w:type="spellStart"/>
      <w:r w:rsidRPr="005873E7">
        <w:rPr>
          <w:rFonts w:cstheme="minorHAnsi"/>
          <w:sz w:val="20"/>
        </w:rPr>
        <w:t>Wyrys</w:t>
      </w:r>
      <w:proofErr w:type="spellEnd"/>
      <w:r w:rsidRPr="005873E7">
        <w:rPr>
          <w:rFonts w:cstheme="minorHAnsi"/>
          <w:sz w:val="20"/>
        </w:rPr>
        <w:t xml:space="preserve"> i wypis z miejscowego planu zagospodarowania przestrzennego</w:t>
      </w:r>
      <w:r>
        <w:rPr>
          <w:rFonts w:cstheme="minorHAnsi"/>
          <w:sz w:val="20"/>
        </w:rPr>
        <w:t>.</w:t>
      </w:r>
    </w:p>
    <w:p w14:paraId="21A44738" w14:textId="77777777" w:rsidR="00CC0545" w:rsidRPr="005873E7" w:rsidRDefault="00CC0545" w:rsidP="00CC0545">
      <w:pPr>
        <w:numPr>
          <w:ilvl w:val="0"/>
          <w:numId w:val="10"/>
        </w:numPr>
        <w:spacing w:after="0"/>
        <w:ind w:hanging="340"/>
        <w:jc w:val="both"/>
        <w:rPr>
          <w:rFonts w:cstheme="minorHAnsi"/>
          <w:sz w:val="20"/>
        </w:rPr>
      </w:pPr>
      <w:r w:rsidRPr="005873E7">
        <w:rPr>
          <w:rFonts w:cstheme="minorHAnsi"/>
          <w:sz w:val="20"/>
        </w:rPr>
        <w:t>Opinia ZUDP z załącznikiem graficznym (oryginał załącznika graficznego)</w:t>
      </w:r>
    </w:p>
    <w:p w14:paraId="364CF8C7" w14:textId="77777777" w:rsidR="00CC0545" w:rsidRPr="005873E7" w:rsidRDefault="00CC0545" w:rsidP="00CC0545">
      <w:pPr>
        <w:numPr>
          <w:ilvl w:val="0"/>
          <w:numId w:val="10"/>
        </w:numPr>
        <w:spacing w:after="0"/>
        <w:ind w:hanging="340"/>
        <w:jc w:val="both"/>
        <w:rPr>
          <w:rFonts w:cstheme="minorHAnsi"/>
          <w:sz w:val="20"/>
        </w:rPr>
      </w:pPr>
      <w:r w:rsidRPr="005873E7">
        <w:rPr>
          <w:rFonts w:cstheme="minorHAnsi"/>
          <w:sz w:val="20"/>
        </w:rPr>
        <w:t>Opis</w:t>
      </w:r>
    </w:p>
    <w:p w14:paraId="41F0A992" w14:textId="77777777" w:rsidR="00CC0545" w:rsidRPr="005873E7" w:rsidRDefault="00CC0545" w:rsidP="00CC0545">
      <w:pPr>
        <w:numPr>
          <w:ilvl w:val="0"/>
          <w:numId w:val="10"/>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48A61BE8" w14:textId="77777777" w:rsidR="00CC0545" w:rsidRPr="005873E7" w:rsidRDefault="00CC0545" w:rsidP="00CC0545">
      <w:pPr>
        <w:numPr>
          <w:ilvl w:val="0"/>
          <w:numId w:val="10"/>
        </w:numPr>
        <w:spacing w:after="0"/>
        <w:ind w:hanging="340"/>
        <w:jc w:val="both"/>
        <w:rPr>
          <w:rFonts w:cstheme="minorHAnsi"/>
          <w:sz w:val="20"/>
        </w:rPr>
      </w:pPr>
      <w:r w:rsidRPr="005873E7">
        <w:rPr>
          <w:rFonts w:cstheme="minorHAnsi"/>
          <w:sz w:val="20"/>
        </w:rPr>
        <w:t>Schemat jednokreskowy</w:t>
      </w:r>
    </w:p>
    <w:p w14:paraId="27897344" w14:textId="77777777" w:rsidR="00CC0545" w:rsidRPr="005873E7" w:rsidRDefault="00CC0545" w:rsidP="00CC0545">
      <w:pPr>
        <w:numPr>
          <w:ilvl w:val="0"/>
          <w:numId w:val="10"/>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5F17C554" w14:textId="77777777" w:rsidR="00CC0545" w:rsidRPr="005873E7" w:rsidRDefault="00CC0545" w:rsidP="00CC0545">
      <w:pPr>
        <w:numPr>
          <w:ilvl w:val="1"/>
          <w:numId w:val="7"/>
        </w:numPr>
        <w:spacing w:after="0"/>
        <w:jc w:val="both"/>
        <w:rPr>
          <w:rFonts w:cstheme="minorHAnsi"/>
          <w:sz w:val="20"/>
        </w:rPr>
      </w:pPr>
      <w:r w:rsidRPr="005873E7">
        <w:rPr>
          <w:rFonts w:cstheme="minorHAnsi"/>
          <w:sz w:val="20"/>
        </w:rPr>
        <w:t>postanowienia, decyzje, uzgodnienia UM, UG, Zarządy Dróg, ...................................</w:t>
      </w:r>
    </w:p>
    <w:p w14:paraId="2DFA0840" w14:textId="77777777" w:rsidR="00CC0545" w:rsidRPr="005873E7" w:rsidRDefault="00CC0545" w:rsidP="00CC0545">
      <w:pPr>
        <w:numPr>
          <w:ilvl w:val="0"/>
          <w:numId w:val="10"/>
        </w:numPr>
        <w:spacing w:after="0"/>
        <w:ind w:hanging="340"/>
        <w:jc w:val="both"/>
        <w:rPr>
          <w:rFonts w:cstheme="minorHAnsi"/>
          <w:sz w:val="20"/>
        </w:rPr>
      </w:pPr>
      <w:r w:rsidRPr="005873E7">
        <w:rPr>
          <w:rFonts w:cstheme="minorHAnsi"/>
          <w:sz w:val="20"/>
        </w:rPr>
        <w:t>Warunki Ochrony Środowiska na prowadzenie robót w terenach zielonych</w:t>
      </w:r>
    </w:p>
    <w:p w14:paraId="6C1B45D5" w14:textId="77777777" w:rsidR="00CC0545" w:rsidRPr="005873E7" w:rsidRDefault="00CC0545" w:rsidP="00CC0545">
      <w:pPr>
        <w:numPr>
          <w:ilvl w:val="1"/>
          <w:numId w:val="7"/>
        </w:numPr>
        <w:spacing w:after="0"/>
        <w:jc w:val="both"/>
        <w:rPr>
          <w:rFonts w:cstheme="minorHAnsi"/>
          <w:sz w:val="20"/>
        </w:rPr>
      </w:pPr>
      <w:r w:rsidRPr="005873E7">
        <w:rPr>
          <w:rFonts w:cstheme="minorHAnsi"/>
          <w:sz w:val="20"/>
        </w:rPr>
        <w:t>oświadczenie, że nie występuje kolizja z zielenią</w:t>
      </w:r>
    </w:p>
    <w:p w14:paraId="6D52DA43" w14:textId="77777777" w:rsidR="00CC0545" w:rsidRPr="005873E7" w:rsidRDefault="00CC0545" w:rsidP="00CC0545">
      <w:pPr>
        <w:numPr>
          <w:ilvl w:val="0"/>
          <w:numId w:val="10"/>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1E8C2D1C" w14:textId="77777777" w:rsidR="00CC0545" w:rsidRPr="005873E7" w:rsidRDefault="00CC0545" w:rsidP="00CC0545">
      <w:pPr>
        <w:numPr>
          <w:ilvl w:val="0"/>
          <w:numId w:val="10"/>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02AB4CE3" w14:textId="77777777" w:rsidR="00CC0545" w:rsidRPr="005873E7" w:rsidRDefault="00CC0545" w:rsidP="00CC0545">
      <w:pPr>
        <w:numPr>
          <w:ilvl w:val="0"/>
          <w:numId w:val="10"/>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00B15F69" w14:textId="77777777" w:rsidR="00CC0545" w:rsidRPr="005873E7" w:rsidRDefault="00CC0545" w:rsidP="00CC0545">
      <w:pPr>
        <w:numPr>
          <w:ilvl w:val="0"/>
          <w:numId w:val="10"/>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2FA5E270" w14:textId="77777777" w:rsidR="00CC0545" w:rsidRPr="005873E7" w:rsidRDefault="00CC0545" w:rsidP="00CC0545">
      <w:pPr>
        <w:numPr>
          <w:ilvl w:val="1"/>
          <w:numId w:val="7"/>
        </w:numPr>
        <w:spacing w:after="0"/>
        <w:jc w:val="both"/>
        <w:rPr>
          <w:rFonts w:cstheme="minorHAnsi"/>
          <w:sz w:val="20"/>
        </w:rPr>
      </w:pPr>
      <w:r>
        <w:rPr>
          <w:rFonts w:cstheme="minorHAnsi"/>
          <w:sz w:val="20"/>
        </w:rPr>
        <w:t>…………………………………………………</w:t>
      </w:r>
    </w:p>
    <w:p w14:paraId="09ECC25E" w14:textId="77777777" w:rsidR="00CC0545" w:rsidRPr="005873E7" w:rsidRDefault="00CC0545" w:rsidP="00CC0545">
      <w:pPr>
        <w:numPr>
          <w:ilvl w:val="1"/>
          <w:numId w:val="9"/>
        </w:numPr>
        <w:spacing w:after="0"/>
        <w:jc w:val="both"/>
        <w:rPr>
          <w:rFonts w:cstheme="minorHAnsi"/>
          <w:sz w:val="20"/>
        </w:rPr>
      </w:pPr>
      <w:r>
        <w:rPr>
          <w:rFonts w:cstheme="minorHAnsi"/>
          <w:sz w:val="20"/>
        </w:rPr>
        <w:t>………………………………………………..</w:t>
      </w:r>
    </w:p>
    <w:p w14:paraId="5AE9551E" w14:textId="77777777" w:rsidR="00CC0545" w:rsidRPr="005873E7" w:rsidRDefault="00CC0545" w:rsidP="00CC0545">
      <w:pPr>
        <w:numPr>
          <w:ilvl w:val="1"/>
          <w:numId w:val="9"/>
        </w:numPr>
        <w:spacing w:after="0"/>
        <w:jc w:val="both"/>
        <w:rPr>
          <w:rFonts w:cstheme="minorHAnsi"/>
          <w:sz w:val="20"/>
        </w:rPr>
      </w:pPr>
      <w:r>
        <w:rPr>
          <w:rFonts w:cstheme="minorHAnsi"/>
          <w:sz w:val="20"/>
        </w:rPr>
        <w:t>………………………………………………..</w:t>
      </w:r>
    </w:p>
    <w:p w14:paraId="44735499" w14:textId="77777777" w:rsidR="00CC0545" w:rsidRPr="005873E7" w:rsidRDefault="00CC0545" w:rsidP="00CC0545">
      <w:pPr>
        <w:numPr>
          <w:ilvl w:val="0"/>
          <w:numId w:val="10"/>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17815AEF" w14:textId="77777777" w:rsidR="00CC0545" w:rsidRPr="005873E7" w:rsidRDefault="00CC0545" w:rsidP="00CC0545">
      <w:pPr>
        <w:numPr>
          <w:ilvl w:val="1"/>
          <w:numId w:val="8"/>
        </w:numPr>
        <w:spacing w:after="0"/>
        <w:jc w:val="both"/>
        <w:rPr>
          <w:rFonts w:cstheme="minorHAnsi"/>
          <w:sz w:val="20"/>
        </w:rPr>
      </w:pPr>
      <w:r w:rsidRPr="005873E7">
        <w:rPr>
          <w:rFonts w:cstheme="minorHAnsi"/>
          <w:sz w:val="20"/>
        </w:rPr>
        <w:t>oryginał</w:t>
      </w:r>
    </w:p>
    <w:p w14:paraId="588A4522" w14:textId="77777777" w:rsidR="00CC0545" w:rsidRDefault="00CC0545" w:rsidP="00CC0545">
      <w:pPr>
        <w:numPr>
          <w:ilvl w:val="1"/>
          <w:numId w:val="8"/>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4B8B200A" w14:textId="77777777" w:rsidR="00CC0545" w:rsidRDefault="00CC0545" w:rsidP="00CC0545">
      <w:pPr>
        <w:numPr>
          <w:ilvl w:val="1"/>
          <w:numId w:val="8"/>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3358EEAF" w14:textId="77777777" w:rsidR="00CC0545" w:rsidRPr="005873E7" w:rsidRDefault="00CC0545" w:rsidP="00CC0545">
      <w:pPr>
        <w:rPr>
          <w:rFonts w:cstheme="minorHAnsi"/>
          <w:sz w:val="20"/>
        </w:rPr>
      </w:pPr>
    </w:p>
    <w:p w14:paraId="75C97B40" w14:textId="77777777" w:rsidR="00CC0545" w:rsidRPr="005873E7" w:rsidRDefault="00CC0545" w:rsidP="00CC0545">
      <w:pPr>
        <w:rPr>
          <w:rFonts w:cstheme="minorHAnsi"/>
          <w:sz w:val="20"/>
        </w:rPr>
      </w:pPr>
    </w:p>
    <w:p w14:paraId="4D8A319F" w14:textId="77777777" w:rsidR="00CC0545" w:rsidRPr="005873E7" w:rsidRDefault="00CC0545" w:rsidP="00CC0545">
      <w:pPr>
        <w:rPr>
          <w:rFonts w:cstheme="minorHAnsi"/>
          <w:sz w:val="20"/>
        </w:rPr>
      </w:pPr>
    </w:p>
    <w:p w14:paraId="499E85D7" w14:textId="77777777" w:rsidR="00CC0545" w:rsidRPr="005873E7" w:rsidRDefault="00CC0545" w:rsidP="00CC0545">
      <w:pPr>
        <w:rPr>
          <w:rFonts w:cstheme="minorHAnsi"/>
          <w:sz w:val="20"/>
        </w:rPr>
      </w:pPr>
    </w:p>
    <w:p w14:paraId="61816437" w14:textId="77777777" w:rsidR="00CC0545" w:rsidRPr="005873E7" w:rsidRDefault="00CC0545" w:rsidP="00CC0545">
      <w:pPr>
        <w:rPr>
          <w:rFonts w:cstheme="minorHAnsi"/>
          <w:sz w:val="20"/>
        </w:rPr>
      </w:pPr>
    </w:p>
    <w:p w14:paraId="3BEE8D63" w14:textId="77777777" w:rsidR="00CC0545" w:rsidRPr="005873E7" w:rsidRDefault="00CC0545" w:rsidP="00CC0545">
      <w:pPr>
        <w:rPr>
          <w:rFonts w:cstheme="minorHAnsi"/>
          <w:sz w:val="20"/>
        </w:rPr>
      </w:pPr>
    </w:p>
    <w:p w14:paraId="49B2EF06" w14:textId="77777777" w:rsidR="00CC0545" w:rsidRPr="005873E7" w:rsidRDefault="00CC0545" w:rsidP="00CC0545">
      <w:pPr>
        <w:rPr>
          <w:rFonts w:cstheme="minorHAnsi"/>
          <w:sz w:val="20"/>
        </w:rPr>
      </w:pPr>
    </w:p>
    <w:p w14:paraId="70888DC5" w14:textId="77777777" w:rsidR="00CC0545" w:rsidRPr="005873E7" w:rsidRDefault="00CC0545" w:rsidP="00CC0545">
      <w:pPr>
        <w:rPr>
          <w:rFonts w:cstheme="minorHAnsi"/>
          <w:sz w:val="20"/>
        </w:rPr>
      </w:pPr>
    </w:p>
    <w:p w14:paraId="41B3C18B" w14:textId="77777777" w:rsidR="00CC0545" w:rsidRDefault="00CC0545" w:rsidP="00CC0545">
      <w:pPr>
        <w:rPr>
          <w:rFonts w:cstheme="minorHAnsi"/>
          <w:sz w:val="20"/>
        </w:rPr>
      </w:pPr>
    </w:p>
    <w:p w14:paraId="2814B874" w14:textId="77777777" w:rsidR="00CC0545" w:rsidRDefault="00CC0545" w:rsidP="00CC0545">
      <w:pPr>
        <w:ind w:firstLine="708"/>
        <w:rPr>
          <w:rFonts w:cstheme="minorHAnsi"/>
          <w:sz w:val="20"/>
        </w:rPr>
      </w:pPr>
    </w:p>
    <w:p w14:paraId="3DF51481" w14:textId="77777777" w:rsidR="00CC0545" w:rsidRDefault="00CC0545" w:rsidP="00CC0545">
      <w:pPr>
        <w:rPr>
          <w:rFonts w:cstheme="minorHAnsi"/>
          <w:b/>
          <w:bCs/>
          <w:iCs/>
          <w:sz w:val="20"/>
        </w:rPr>
      </w:pPr>
    </w:p>
    <w:p w14:paraId="7E2074F2" w14:textId="77777777" w:rsidR="00CC0545" w:rsidRPr="006619F7" w:rsidRDefault="00CC0545" w:rsidP="00CC0545">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E33712F" w14:textId="77777777" w:rsidR="00CC0545" w:rsidRDefault="00CC0545" w:rsidP="00CC0545">
      <w:pPr>
        <w:jc w:val="right"/>
        <w:rPr>
          <w:rFonts w:cstheme="minorHAnsi"/>
          <w:b/>
          <w:sz w:val="20"/>
          <w:u w:val="single"/>
        </w:rPr>
      </w:pPr>
    </w:p>
    <w:p w14:paraId="5689E8EC" w14:textId="77777777" w:rsidR="00CC0545" w:rsidRDefault="00CC0545" w:rsidP="00CC0545">
      <w:pPr>
        <w:jc w:val="center"/>
        <w:rPr>
          <w:rFonts w:cstheme="minorHAnsi"/>
          <w:b/>
          <w:sz w:val="20"/>
          <w:u w:val="single"/>
        </w:rPr>
      </w:pPr>
      <w:r w:rsidRPr="005873E7">
        <w:rPr>
          <w:rFonts w:cstheme="minorHAnsi"/>
          <w:b/>
          <w:sz w:val="20"/>
          <w:u w:val="single"/>
        </w:rPr>
        <w:t>Projekt wykonawczy – TOM 2</w:t>
      </w:r>
    </w:p>
    <w:p w14:paraId="03B97F34" w14:textId="77777777" w:rsidR="00CC0545" w:rsidRDefault="00CC0545" w:rsidP="00CC0545">
      <w:pPr>
        <w:jc w:val="center"/>
        <w:rPr>
          <w:rFonts w:cstheme="minorHAnsi"/>
          <w:b/>
          <w:sz w:val="20"/>
          <w:u w:val="single"/>
        </w:rPr>
      </w:pPr>
    </w:p>
    <w:p w14:paraId="7E519CB8" w14:textId="77777777" w:rsidR="00CC0545" w:rsidRPr="005873E7" w:rsidRDefault="00CC0545" w:rsidP="00CC0545">
      <w:pPr>
        <w:numPr>
          <w:ilvl w:val="0"/>
          <w:numId w:val="12"/>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1BF62CD7" w14:textId="77777777" w:rsidR="00CC0545" w:rsidRPr="005873E7" w:rsidRDefault="00CC0545" w:rsidP="00CC0545">
      <w:pPr>
        <w:numPr>
          <w:ilvl w:val="0"/>
          <w:numId w:val="12"/>
        </w:numPr>
        <w:spacing w:after="0" w:line="288" w:lineRule="auto"/>
        <w:ind w:hanging="340"/>
        <w:jc w:val="both"/>
        <w:rPr>
          <w:rFonts w:cstheme="minorHAnsi"/>
          <w:sz w:val="20"/>
        </w:rPr>
      </w:pPr>
      <w:r w:rsidRPr="005873E7">
        <w:rPr>
          <w:rFonts w:cstheme="minorHAnsi"/>
          <w:sz w:val="20"/>
        </w:rPr>
        <w:t>Dane techniczne do projektowania:</w:t>
      </w:r>
    </w:p>
    <w:p w14:paraId="4E230075" w14:textId="77777777" w:rsidR="00CC0545" w:rsidRPr="005873E7" w:rsidRDefault="00CC0545" w:rsidP="00CC0545">
      <w:pPr>
        <w:numPr>
          <w:ilvl w:val="1"/>
          <w:numId w:val="11"/>
        </w:numPr>
        <w:tabs>
          <w:tab w:val="num" w:pos="397"/>
        </w:tabs>
        <w:spacing w:after="0" w:line="288" w:lineRule="auto"/>
        <w:ind w:hanging="340"/>
        <w:jc w:val="both"/>
        <w:rPr>
          <w:rFonts w:cstheme="minorHAnsi"/>
          <w:sz w:val="20"/>
        </w:rPr>
      </w:pPr>
      <w:r w:rsidRPr="005873E7">
        <w:rPr>
          <w:rFonts w:cstheme="minorHAnsi"/>
          <w:sz w:val="20"/>
        </w:rPr>
        <w:t>warunki przyłączenia,</w:t>
      </w:r>
    </w:p>
    <w:p w14:paraId="2FD565DE" w14:textId="77777777" w:rsidR="00CC0545" w:rsidRPr="005873E7" w:rsidRDefault="00CC0545" w:rsidP="00CC0545">
      <w:pPr>
        <w:numPr>
          <w:ilvl w:val="1"/>
          <w:numId w:val="11"/>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28B1B590" w14:textId="77777777" w:rsidR="00CC0545" w:rsidRPr="005873E7" w:rsidRDefault="00CC0545" w:rsidP="00CC0545">
      <w:pPr>
        <w:numPr>
          <w:ilvl w:val="1"/>
          <w:numId w:val="11"/>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448F2CD4" w14:textId="77777777" w:rsidR="00CC0545" w:rsidRPr="005873E7" w:rsidRDefault="00CC0545" w:rsidP="00CC0545">
      <w:pPr>
        <w:numPr>
          <w:ilvl w:val="0"/>
          <w:numId w:val="12"/>
        </w:numPr>
        <w:spacing w:after="0" w:line="288" w:lineRule="auto"/>
        <w:ind w:hanging="340"/>
        <w:jc w:val="both"/>
        <w:rPr>
          <w:rFonts w:cstheme="minorHAnsi"/>
          <w:sz w:val="20"/>
        </w:rPr>
      </w:pPr>
      <w:r w:rsidRPr="005873E7">
        <w:rPr>
          <w:rFonts w:cstheme="minorHAnsi"/>
          <w:sz w:val="20"/>
        </w:rPr>
        <w:t xml:space="preserve">Zakres robót </w:t>
      </w:r>
    </w:p>
    <w:p w14:paraId="43B7A0D9" w14:textId="77777777" w:rsidR="00CC0545" w:rsidRPr="005873E7" w:rsidRDefault="00CC0545" w:rsidP="00CC0545">
      <w:pPr>
        <w:numPr>
          <w:ilvl w:val="0"/>
          <w:numId w:val="12"/>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76A28AE2" w14:textId="77777777" w:rsidR="00CC0545" w:rsidRPr="005873E7" w:rsidRDefault="00CC0545" w:rsidP="00CC0545">
      <w:pPr>
        <w:numPr>
          <w:ilvl w:val="1"/>
          <w:numId w:val="11"/>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54B6E913" w14:textId="77777777" w:rsidR="00CC0545" w:rsidRPr="005873E7" w:rsidRDefault="00CC0545" w:rsidP="00CC0545">
      <w:pPr>
        <w:numPr>
          <w:ilvl w:val="0"/>
          <w:numId w:val="12"/>
        </w:numPr>
        <w:spacing w:after="0" w:line="288" w:lineRule="auto"/>
        <w:ind w:hanging="340"/>
        <w:jc w:val="both"/>
        <w:rPr>
          <w:rFonts w:cstheme="minorHAnsi"/>
          <w:sz w:val="20"/>
        </w:rPr>
      </w:pPr>
      <w:r w:rsidRPr="005873E7">
        <w:rPr>
          <w:rFonts w:cstheme="minorHAnsi"/>
          <w:sz w:val="20"/>
        </w:rPr>
        <w:t>Potwierdzenie projektanta, że:</w:t>
      </w:r>
    </w:p>
    <w:p w14:paraId="08186A2D" w14:textId="77777777" w:rsidR="00CC0545" w:rsidRPr="005873E7" w:rsidRDefault="00CC0545" w:rsidP="00CC0545">
      <w:pPr>
        <w:numPr>
          <w:ilvl w:val="1"/>
          <w:numId w:val="11"/>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2BAE05E2" w14:textId="77777777" w:rsidR="00CC0545" w:rsidRPr="005873E7" w:rsidRDefault="00CC0545" w:rsidP="00CC0545">
      <w:pPr>
        <w:numPr>
          <w:ilvl w:val="1"/>
          <w:numId w:val="11"/>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4E247828" w14:textId="77777777" w:rsidR="00CC0545" w:rsidRPr="005873E7" w:rsidRDefault="00CC0545" w:rsidP="00CC0545">
      <w:pPr>
        <w:numPr>
          <w:ilvl w:val="0"/>
          <w:numId w:val="12"/>
        </w:numPr>
        <w:spacing w:after="0" w:line="288" w:lineRule="auto"/>
        <w:ind w:hanging="340"/>
        <w:jc w:val="both"/>
        <w:rPr>
          <w:rFonts w:cstheme="minorHAnsi"/>
          <w:sz w:val="20"/>
        </w:rPr>
      </w:pPr>
      <w:r w:rsidRPr="005873E7">
        <w:rPr>
          <w:rFonts w:cstheme="minorHAnsi"/>
          <w:sz w:val="20"/>
        </w:rPr>
        <w:t>Opinia ZUDP (oryginał załącznika graficznego)</w:t>
      </w:r>
    </w:p>
    <w:p w14:paraId="68227431" w14:textId="77777777" w:rsidR="00CC0545" w:rsidRPr="005873E7" w:rsidRDefault="00CC0545" w:rsidP="00CC0545">
      <w:pPr>
        <w:numPr>
          <w:ilvl w:val="0"/>
          <w:numId w:val="12"/>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0CD05797" w14:textId="77777777" w:rsidR="00CC0545" w:rsidRPr="005873E7" w:rsidRDefault="00CC0545" w:rsidP="00CC0545">
      <w:pPr>
        <w:numPr>
          <w:ilvl w:val="0"/>
          <w:numId w:val="12"/>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2FBD02E4" w14:textId="77777777" w:rsidR="00CC0545" w:rsidRPr="005873E7" w:rsidRDefault="00CC0545" w:rsidP="00CC0545">
      <w:pPr>
        <w:numPr>
          <w:ilvl w:val="0"/>
          <w:numId w:val="12"/>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01249FCD" w14:textId="77777777" w:rsidR="00CC0545" w:rsidRPr="005873E7" w:rsidRDefault="00CC0545" w:rsidP="00CC0545">
      <w:pPr>
        <w:numPr>
          <w:ilvl w:val="0"/>
          <w:numId w:val="12"/>
        </w:numPr>
        <w:spacing w:after="0" w:line="288" w:lineRule="auto"/>
        <w:ind w:hanging="340"/>
        <w:jc w:val="both"/>
        <w:rPr>
          <w:rFonts w:cstheme="minorHAnsi"/>
          <w:sz w:val="20"/>
        </w:rPr>
      </w:pPr>
      <w:r w:rsidRPr="005873E7">
        <w:rPr>
          <w:rFonts w:cstheme="minorHAnsi"/>
          <w:sz w:val="20"/>
        </w:rPr>
        <w:t xml:space="preserve">Schematy jednokreskowe (np. linie SN, </w:t>
      </w:r>
      <w:proofErr w:type="spellStart"/>
      <w:r w:rsidRPr="005873E7">
        <w:rPr>
          <w:rFonts w:cstheme="minorHAnsi"/>
          <w:sz w:val="20"/>
        </w:rPr>
        <w:t>nn</w:t>
      </w:r>
      <w:proofErr w:type="spellEnd"/>
      <w:r w:rsidRPr="005873E7">
        <w:rPr>
          <w:rFonts w:cstheme="minorHAnsi"/>
          <w:sz w:val="20"/>
        </w:rPr>
        <w:t>, stacje, układy pomiarowe)</w:t>
      </w:r>
    </w:p>
    <w:p w14:paraId="75132D13" w14:textId="77777777" w:rsidR="00CC0545" w:rsidRPr="005873E7" w:rsidRDefault="00CC0545" w:rsidP="00CC0545">
      <w:pPr>
        <w:numPr>
          <w:ilvl w:val="0"/>
          <w:numId w:val="12"/>
        </w:numPr>
        <w:spacing w:after="0" w:line="288" w:lineRule="auto"/>
        <w:ind w:hanging="340"/>
        <w:jc w:val="both"/>
        <w:rPr>
          <w:rFonts w:cstheme="minorHAnsi"/>
          <w:sz w:val="20"/>
        </w:rPr>
      </w:pPr>
      <w:r w:rsidRPr="005873E7">
        <w:rPr>
          <w:rFonts w:cstheme="minorHAnsi"/>
          <w:sz w:val="20"/>
        </w:rPr>
        <w:t>Profile skrzyżowań</w:t>
      </w:r>
    </w:p>
    <w:p w14:paraId="7BB5152E" w14:textId="77777777" w:rsidR="00CC0545" w:rsidRPr="005873E7" w:rsidRDefault="00CC0545" w:rsidP="00CC0545">
      <w:pPr>
        <w:numPr>
          <w:ilvl w:val="1"/>
          <w:numId w:val="11"/>
        </w:numPr>
        <w:tabs>
          <w:tab w:val="num" w:pos="397"/>
        </w:tabs>
        <w:spacing w:after="0" w:line="288" w:lineRule="auto"/>
        <w:ind w:hanging="340"/>
        <w:jc w:val="both"/>
        <w:rPr>
          <w:rFonts w:cstheme="minorHAnsi"/>
          <w:sz w:val="20"/>
        </w:rPr>
      </w:pPr>
      <w:r w:rsidRPr="005873E7">
        <w:rPr>
          <w:rFonts w:cstheme="minorHAnsi"/>
          <w:sz w:val="20"/>
        </w:rPr>
        <w:t>z rzekami</w:t>
      </w:r>
    </w:p>
    <w:p w14:paraId="6CFA8503" w14:textId="77777777" w:rsidR="00CC0545" w:rsidRPr="005873E7" w:rsidRDefault="00CC0545" w:rsidP="00CC0545">
      <w:pPr>
        <w:numPr>
          <w:ilvl w:val="1"/>
          <w:numId w:val="11"/>
        </w:numPr>
        <w:tabs>
          <w:tab w:val="num" w:pos="397"/>
        </w:tabs>
        <w:spacing w:after="0" w:line="288" w:lineRule="auto"/>
        <w:ind w:hanging="340"/>
        <w:jc w:val="both"/>
        <w:rPr>
          <w:rFonts w:cstheme="minorHAnsi"/>
          <w:sz w:val="20"/>
        </w:rPr>
      </w:pPr>
      <w:r w:rsidRPr="005873E7">
        <w:rPr>
          <w:rFonts w:cstheme="minorHAnsi"/>
          <w:sz w:val="20"/>
        </w:rPr>
        <w:t>drogami</w:t>
      </w:r>
    </w:p>
    <w:p w14:paraId="61CDB54E" w14:textId="77777777" w:rsidR="00CC0545" w:rsidRPr="005873E7" w:rsidRDefault="00CC0545" w:rsidP="00CC0545">
      <w:pPr>
        <w:numPr>
          <w:ilvl w:val="1"/>
          <w:numId w:val="11"/>
        </w:numPr>
        <w:tabs>
          <w:tab w:val="num" w:pos="397"/>
        </w:tabs>
        <w:spacing w:after="0" w:line="288" w:lineRule="auto"/>
        <w:ind w:hanging="340"/>
        <w:jc w:val="both"/>
        <w:rPr>
          <w:rFonts w:cstheme="minorHAnsi"/>
          <w:sz w:val="20"/>
        </w:rPr>
      </w:pPr>
      <w:r w:rsidRPr="005873E7">
        <w:rPr>
          <w:rFonts w:cstheme="minorHAnsi"/>
          <w:sz w:val="20"/>
        </w:rPr>
        <w:t>torami kolejowymi</w:t>
      </w:r>
    </w:p>
    <w:p w14:paraId="2BB15CDC" w14:textId="77777777" w:rsidR="00CC0545" w:rsidRPr="005873E7" w:rsidRDefault="00CC0545" w:rsidP="00CC0545">
      <w:pPr>
        <w:numPr>
          <w:ilvl w:val="1"/>
          <w:numId w:val="11"/>
        </w:numPr>
        <w:tabs>
          <w:tab w:val="num" w:pos="397"/>
        </w:tabs>
        <w:spacing w:after="0" w:line="288" w:lineRule="auto"/>
        <w:ind w:hanging="340"/>
        <w:jc w:val="both"/>
        <w:rPr>
          <w:rFonts w:cstheme="minorHAnsi"/>
          <w:sz w:val="20"/>
        </w:rPr>
      </w:pPr>
      <w:r w:rsidRPr="005873E7">
        <w:rPr>
          <w:rFonts w:cstheme="minorHAnsi"/>
          <w:sz w:val="20"/>
        </w:rPr>
        <w:t>kanałami co</w:t>
      </w:r>
    </w:p>
    <w:p w14:paraId="4E44307F" w14:textId="77777777" w:rsidR="00CC0545" w:rsidRPr="005873E7" w:rsidRDefault="00CC0545" w:rsidP="00CC0545">
      <w:pPr>
        <w:numPr>
          <w:ilvl w:val="1"/>
          <w:numId w:val="11"/>
        </w:numPr>
        <w:tabs>
          <w:tab w:val="num" w:pos="397"/>
        </w:tabs>
        <w:spacing w:after="0" w:line="288" w:lineRule="auto"/>
        <w:ind w:hanging="340"/>
        <w:jc w:val="both"/>
        <w:rPr>
          <w:rFonts w:cstheme="minorHAnsi"/>
          <w:sz w:val="20"/>
        </w:rPr>
      </w:pPr>
      <w:r w:rsidRPr="005873E7">
        <w:rPr>
          <w:rFonts w:cstheme="minorHAnsi"/>
          <w:sz w:val="20"/>
        </w:rPr>
        <w:t xml:space="preserve">inne </w:t>
      </w:r>
    </w:p>
    <w:p w14:paraId="29056A67" w14:textId="77777777" w:rsidR="00CC0545" w:rsidRPr="005873E7" w:rsidRDefault="00CC0545" w:rsidP="00CC0545">
      <w:pPr>
        <w:numPr>
          <w:ilvl w:val="0"/>
          <w:numId w:val="12"/>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4FCFCB55" w14:textId="77777777" w:rsidR="00CC0545" w:rsidRPr="005873E7" w:rsidRDefault="00CC0545" w:rsidP="00CC0545">
      <w:pPr>
        <w:numPr>
          <w:ilvl w:val="0"/>
          <w:numId w:val="12"/>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71B85484" w14:textId="77777777" w:rsidR="00CC0545" w:rsidRPr="005873E7" w:rsidRDefault="00CC0545" w:rsidP="00CC0545">
      <w:pPr>
        <w:numPr>
          <w:ilvl w:val="0"/>
          <w:numId w:val="12"/>
        </w:numPr>
        <w:spacing w:after="0" w:line="288" w:lineRule="auto"/>
        <w:ind w:hanging="340"/>
        <w:jc w:val="both"/>
        <w:rPr>
          <w:rFonts w:cstheme="minorHAnsi"/>
          <w:sz w:val="20"/>
        </w:rPr>
      </w:pPr>
      <w:r w:rsidRPr="005873E7">
        <w:rPr>
          <w:rFonts w:cstheme="minorHAnsi"/>
          <w:sz w:val="20"/>
        </w:rPr>
        <w:t>Tabele, arkusze montażowe (typy, długości, ilości itp. ...)</w:t>
      </w:r>
    </w:p>
    <w:p w14:paraId="478F4796" w14:textId="77777777" w:rsidR="00CC0545" w:rsidRPr="005873E7" w:rsidRDefault="00CC0545" w:rsidP="00CC0545">
      <w:pPr>
        <w:numPr>
          <w:ilvl w:val="0"/>
          <w:numId w:val="12"/>
        </w:numPr>
        <w:spacing w:after="0" w:line="288" w:lineRule="auto"/>
        <w:ind w:hanging="340"/>
        <w:jc w:val="both"/>
        <w:rPr>
          <w:rFonts w:cstheme="minorHAnsi"/>
          <w:sz w:val="20"/>
        </w:rPr>
      </w:pPr>
      <w:r w:rsidRPr="005873E7">
        <w:rPr>
          <w:rFonts w:cstheme="minorHAnsi"/>
          <w:sz w:val="20"/>
        </w:rPr>
        <w:t xml:space="preserve">Zbiorcze zestawienia materiałów dla linii napowietrznej, kabli – SN, </w:t>
      </w:r>
      <w:proofErr w:type="spellStart"/>
      <w:r w:rsidRPr="005873E7">
        <w:rPr>
          <w:rFonts w:cstheme="minorHAnsi"/>
          <w:sz w:val="20"/>
        </w:rPr>
        <w:t>nN</w:t>
      </w:r>
      <w:proofErr w:type="spellEnd"/>
      <w:r w:rsidRPr="005873E7">
        <w:rPr>
          <w:rFonts w:cstheme="minorHAnsi"/>
          <w:sz w:val="20"/>
        </w:rPr>
        <w:t>, przyłączy oraz stacji trans. (wymagana zgodność materiałów w: opisach na trasach, tabelach, przedmiarach).</w:t>
      </w:r>
    </w:p>
    <w:p w14:paraId="5EBA143E" w14:textId="77777777" w:rsidR="00CC0545" w:rsidRPr="005873E7" w:rsidRDefault="00CC0545" w:rsidP="00CC0545">
      <w:pPr>
        <w:numPr>
          <w:ilvl w:val="0"/>
          <w:numId w:val="12"/>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23A764B1" w14:textId="77777777" w:rsidR="00CC0545" w:rsidRPr="005873E7" w:rsidRDefault="00CC0545" w:rsidP="00CC0545">
      <w:pPr>
        <w:numPr>
          <w:ilvl w:val="0"/>
          <w:numId w:val="12"/>
        </w:numPr>
        <w:spacing w:after="0" w:line="288" w:lineRule="auto"/>
        <w:ind w:hanging="340"/>
        <w:jc w:val="both"/>
        <w:rPr>
          <w:rFonts w:cstheme="minorHAnsi"/>
          <w:sz w:val="20"/>
        </w:rPr>
      </w:pPr>
      <w:r w:rsidRPr="005873E7">
        <w:rPr>
          <w:rFonts w:cstheme="minorHAnsi"/>
          <w:sz w:val="20"/>
        </w:rPr>
        <w:t>Inwentaryzacja urządzeń istniejących ( w zakresie urządzeń podlegających przebudowie)</w:t>
      </w:r>
    </w:p>
    <w:p w14:paraId="67CEAFCB" w14:textId="77777777" w:rsidR="00CC0545" w:rsidRPr="005873E7" w:rsidRDefault="00CC0545" w:rsidP="00CC0545">
      <w:pPr>
        <w:numPr>
          <w:ilvl w:val="0"/>
          <w:numId w:val="12"/>
        </w:numPr>
        <w:spacing w:after="0" w:line="288" w:lineRule="auto"/>
        <w:ind w:hanging="340"/>
        <w:jc w:val="both"/>
        <w:rPr>
          <w:rFonts w:cstheme="minorHAnsi"/>
          <w:sz w:val="20"/>
        </w:rPr>
      </w:pPr>
      <w:r w:rsidRPr="005873E7">
        <w:rPr>
          <w:rFonts w:cstheme="minorHAnsi"/>
          <w:sz w:val="20"/>
        </w:rPr>
        <w:t xml:space="preserve">Tabele demontażowe (linii SN, stacji, linii </w:t>
      </w:r>
      <w:proofErr w:type="spellStart"/>
      <w:r w:rsidRPr="005873E7">
        <w:rPr>
          <w:rFonts w:cstheme="minorHAnsi"/>
          <w:sz w:val="20"/>
        </w:rPr>
        <w:t>nn</w:t>
      </w:r>
      <w:proofErr w:type="spellEnd"/>
      <w:r w:rsidRPr="005873E7">
        <w:rPr>
          <w:rFonts w:cstheme="minorHAnsi"/>
          <w:sz w:val="20"/>
        </w:rPr>
        <w:t>, przyłączy)</w:t>
      </w:r>
    </w:p>
    <w:p w14:paraId="7F3AE23F" w14:textId="77777777" w:rsidR="00CC0545" w:rsidRPr="005873E7" w:rsidRDefault="00CC0545" w:rsidP="00CC0545">
      <w:pPr>
        <w:numPr>
          <w:ilvl w:val="0"/>
          <w:numId w:val="12"/>
        </w:numPr>
        <w:spacing w:after="0" w:line="288" w:lineRule="auto"/>
        <w:ind w:hanging="340"/>
        <w:jc w:val="both"/>
        <w:rPr>
          <w:rFonts w:cstheme="minorHAnsi"/>
          <w:sz w:val="20"/>
        </w:rPr>
      </w:pPr>
      <w:r w:rsidRPr="005873E7">
        <w:rPr>
          <w:rFonts w:cstheme="minorHAnsi"/>
          <w:sz w:val="20"/>
        </w:rPr>
        <w:lastRenderedPageBreak/>
        <w:t>Zestawienie materiałów z demontażu</w:t>
      </w:r>
    </w:p>
    <w:p w14:paraId="1106937C" w14:textId="77777777" w:rsidR="00CC0545" w:rsidRPr="005873E7" w:rsidRDefault="00CC0545" w:rsidP="00CC0545">
      <w:pPr>
        <w:numPr>
          <w:ilvl w:val="0"/>
          <w:numId w:val="12"/>
        </w:numPr>
        <w:spacing w:after="0" w:line="288" w:lineRule="auto"/>
        <w:ind w:hanging="340"/>
        <w:jc w:val="both"/>
        <w:rPr>
          <w:rFonts w:cstheme="minorHAnsi"/>
          <w:sz w:val="20"/>
        </w:rPr>
      </w:pPr>
      <w:r w:rsidRPr="005873E7">
        <w:rPr>
          <w:rFonts w:cstheme="minorHAnsi"/>
          <w:sz w:val="20"/>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5873E7">
        <w:rPr>
          <w:rFonts w:cstheme="minorHAnsi"/>
          <w:sz w:val="20"/>
        </w:rPr>
        <w:t>dojazdowa-uzgodniona</w:t>
      </w:r>
      <w:proofErr w:type="spellEnd"/>
      <w:r w:rsidRPr="005873E7">
        <w:rPr>
          <w:rFonts w:cstheme="minorHAnsi"/>
          <w:sz w:val="20"/>
        </w:rPr>
        <w:t xml:space="preserve"> z drogowcami, ogrodzenie /dot.: ST wnętrz. i nap.</w:t>
      </w:r>
    </w:p>
    <w:p w14:paraId="4454B49E" w14:textId="77777777" w:rsidR="00CC0545" w:rsidRPr="005873E7" w:rsidRDefault="00CC0545" w:rsidP="00CC0545">
      <w:pPr>
        <w:numPr>
          <w:ilvl w:val="1"/>
          <w:numId w:val="11"/>
        </w:numPr>
        <w:spacing w:after="0" w:line="288" w:lineRule="auto"/>
        <w:jc w:val="both"/>
        <w:rPr>
          <w:rFonts w:cstheme="minorHAnsi"/>
          <w:sz w:val="20"/>
        </w:rPr>
      </w:pPr>
      <w:r w:rsidRPr="005873E7">
        <w:rPr>
          <w:rFonts w:cstheme="minorHAnsi"/>
          <w:sz w:val="20"/>
        </w:rPr>
        <w:t>oddzielny tom Projektu branży drogowej</w:t>
      </w:r>
    </w:p>
    <w:p w14:paraId="00A1F090" w14:textId="77777777" w:rsidR="00CC0545" w:rsidRPr="005873E7" w:rsidRDefault="00CC0545" w:rsidP="00CC0545">
      <w:pPr>
        <w:numPr>
          <w:ilvl w:val="0"/>
          <w:numId w:val="12"/>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5F966BA6" w14:textId="77777777" w:rsidR="00CC0545" w:rsidRDefault="00CC0545" w:rsidP="00CC0545">
      <w:pPr>
        <w:ind w:firstLine="284"/>
        <w:rPr>
          <w:rFonts w:cstheme="minorHAnsi"/>
          <w:sz w:val="20"/>
        </w:rPr>
      </w:pPr>
      <w:r>
        <w:rPr>
          <w:rFonts w:cstheme="minorHAnsi"/>
          <w:sz w:val="20"/>
        </w:rPr>
        <w:t xml:space="preserve">- </w:t>
      </w:r>
      <w:r w:rsidRPr="005873E7">
        <w:rPr>
          <w:rFonts w:cstheme="minorHAnsi"/>
          <w:sz w:val="20"/>
        </w:rPr>
        <w:t>kosztorys inwestorski</w:t>
      </w:r>
    </w:p>
    <w:p w14:paraId="28ACA702" w14:textId="77777777" w:rsidR="00CC0545" w:rsidRDefault="00CC0545" w:rsidP="00CC0545">
      <w:pPr>
        <w:spacing w:after="200" w:line="276" w:lineRule="auto"/>
        <w:rPr>
          <w:rFonts w:cstheme="minorHAnsi"/>
          <w:b/>
          <w:bCs/>
          <w:iCs/>
          <w:sz w:val="20"/>
        </w:rPr>
      </w:pPr>
      <w:r>
        <w:rPr>
          <w:rFonts w:cstheme="minorHAnsi"/>
          <w:b/>
          <w:bCs/>
          <w:iCs/>
          <w:sz w:val="20"/>
        </w:rPr>
        <w:br w:type="page"/>
      </w:r>
    </w:p>
    <w:p w14:paraId="028FC5A8" w14:textId="77777777" w:rsidR="00CC0545" w:rsidRDefault="00CC0545" w:rsidP="00CC0545">
      <w:pPr>
        <w:rPr>
          <w:rFonts w:cstheme="minorHAnsi"/>
          <w:b/>
          <w:bCs/>
          <w:iCs/>
          <w:sz w:val="20"/>
        </w:rPr>
      </w:pPr>
    </w:p>
    <w:p w14:paraId="609E6DE9" w14:textId="77777777" w:rsidR="00CC0545" w:rsidRPr="006619F7" w:rsidRDefault="00CC0545" w:rsidP="00CC0545">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38EB601C" w14:textId="77777777" w:rsidR="00CC0545" w:rsidRDefault="00CC0545" w:rsidP="00CC0545">
      <w:pPr>
        <w:rPr>
          <w:rFonts w:cstheme="minorHAnsi"/>
          <w:b/>
          <w:sz w:val="20"/>
          <w:u w:val="single"/>
        </w:rPr>
      </w:pPr>
    </w:p>
    <w:p w14:paraId="38D2E232" w14:textId="77777777" w:rsidR="00CC0545" w:rsidRDefault="00CC0545" w:rsidP="00CC0545">
      <w:pPr>
        <w:rPr>
          <w:rFonts w:cstheme="minorHAnsi"/>
          <w:b/>
          <w:sz w:val="20"/>
          <w:u w:val="single"/>
        </w:rPr>
      </w:pPr>
    </w:p>
    <w:p w14:paraId="0D3C71B5" w14:textId="77777777" w:rsidR="00CC0545" w:rsidRDefault="00CC0545" w:rsidP="00CC0545">
      <w:pPr>
        <w:jc w:val="center"/>
        <w:rPr>
          <w:rFonts w:cstheme="minorHAnsi"/>
          <w:b/>
          <w:sz w:val="20"/>
          <w:u w:val="single"/>
        </w:rPr>
      </w:pPr>
      <w:r w:rsidRPr="005873E7">
        <w:rPr>
          <w:rFonts w:cstheme="minorHAnsi"/>
          <w:b/>
          <w:sz w:val="20"/>
          <w:u w:val="single"/>
        </w:rPr>
        <w:t>Zgody właścicieli nieruchomości – TOM 3</w:t>
      </w:r>
    </w:p>
    <w:p w14:paraId="62E2E28D" w14:textId="77777777" w:rsidR="00CC0545" w:rsidRPr="005873E7" w:rsidRDefault="00CC0545" w:rsidP="00CC0545">
      <w:pPr>
        <w:rPr>
          <w:rFonts w:cstheme="minorHAnsi"/>
          <w:b/>
          <w:sz w:val="20"/>
          <w:u w:val="single"/>
        </w:rPr>
      </w:pPr>
    </w:p>
    <w:p w14:paraId="351A2519" w14:textId="77777777" w:rsidR="00CC0545" w:rsidRPr="005873E7" w:rsidRDefault="00CC0545" w:rsidP="00CC0545">
      <w:pPr>
        <w:numPr>
          <w:ilvl w:val="0"/>
          <w:numId w:val="13"/>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470DFCCF" w14:textId="77777777" w:rsidR="00CC0545" w:rsidRPr="005873E7" w:rsidRDefault="00CC0545" w:rsidP="00CC0545">
      <w:pPr>
        <w:numPr>
          <w:ilvl w:val="0"/>
          <w:numId w:val="13"/>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7EA86B09" w14:textId="77777777" w:rsidR="00CC0545" w:rsidRPr="005873E7" w:rsidRDefault="00CC0545" w:rsidP="00CC0545">
      <w:pPr>
        <w:numPr>
          <w:ilvl w:val="0"/>
          <w:numId w:val="13"/>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1E1F304F" w14:textId="77777777" w:rsidR="00CC0545" w:rsidRPr="005873E7" w:rsidRDefault="00CC0545" w:rsidP="00CC0545">
      <w:pPr>
        <w:numPr>
          <w:ilvl w:val="0"/>
          <w:numId w:val="13"/>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2D8CF9E0" w14:textId="77777777" w:rsidR="00CC0545" w:rsidRPr="005873E7" w:rsidRDefault="00CC0545" w:rsidP="00CC0545">
      <w:pPr>
        <w:numPr>
          <w:ilvl w:val="0"/>
          <w:numId w:val="13"/>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Oryginały umów z właścicielami gruntu o udostępnienie nieruchomości w celu budowy urządzeń energetycznych, porozumienia w sprawie ustanowienia służebności </w:t>
      </w:r>
      <w:proofErr w:type="spellStart"/>
      <w:r w:rsidRPr="005873E7">
        <w:rPr>
          <w:rFonts w:cstheme="minorHAnsi"/>
          <w:sz w:val="20"/>
        </w:rPr>
        <w:t>przesyłu</w:t>
      </w:r>
      <w:proofErr w:type="spellEnd"/>
    </w:p>
    <w:p w14:paraId="145AE28A" w14:textId="77777777" w:rsidR="00CC0545" w:rsidRPr="005873E7" w:rsidRDefault="00CC0545" w:rsidP="00CC0545">
      <w:pPr>
        <w:numPr>
          <w:ilvl w:val="0"/>
          <w:numId w:val="13"/>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Akty notarialne służebności </w:t>
      </w:r>
      <w:proofErr w:type="spellStart"/>
      <w:r w:rsidRPr="005873E7">
        <w:rPr>
          <w:rFonts w:cstheme="minorHAnsi"/>
          <w:sz w:val="20"/>
        </w:rPr>
        <w:t>przesyłu</w:t>
      </w:r>
      <w:proofErr w:type="spellEnd"/>
    </w:p>
    <w:p w14:paraId="7DB18BA4" w14:textId="77777777" w:rsidR="00CC0545" w:rsidRPr="005873E7" w:rsidRDefault="00CC0545" w:rsidP="00CC0545">
      <w:pPr>
        <w:numPr>
          <w:ilvl w:val="0"/>
          <w:numId w:val="13"/>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1F4705AC" w14:textId="77777777" w:rsidR="00CC0545" w:rsidRDefault="00CC0545" w:rsidP="00CC0545">
      <w:pPr>
        <w:numPr>
          <w:ilvl w:val="0"/>
          <w:numId w:val="13"/>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02B14AF7" w14:textId="77777777" w:rsidR="00CC0545" w:rsidRDefault="00CC0545" w:rsidP="00CC0545">
      <w:pPr>
        <w:rPr>
          <w:rFonts w:cstheme="minorHAnsi"/>
          <w:sz w:val="20"/>
        </w:rPr>
      </w:pPr>
    </w:p>
    <w:p w14:paraId="66959109" w14:textId="77777777" w:rsidR="00CC0545" w:rsidRPr="00B97BFD" w:rsidRDefault="00CC0545" w:rsidP="00CC0545">
      <w:pPr>
        <w:rPr>
          <w:rFonts w:cstheme="minorHAnsi"/>
          <w:sz w:val="20"/>
        </w:rPr>
      </w:pPr>
      <w:r w:rsidRPr="00B97BFD">
        <w:rPr>
          <w:rFonts w:cstheme="minorHAnsi"/>
          <w:b/>
          <w:sz w:val="20"/>
        </w:rPr>
        <w:t xml:space="preserve">UWAGA: </w:t>
      </w:r>
    </w:p>
    <w:p w14:paraId="12EA0607" w14:textId="77777777" w:rsidR="00CC0545" w:rsidRPr="00B97BFD" w:rsidRDefault="00CC0545" w:rsidP="00CC0545">
      <w:pPr>
        <w:rPr>
          <w:rFonts w:cstheme="minorHAnsi"/>
          <w:b/>
          <w:sz w:val="20"/>
        </w:rPr>
      </w:pPr>
      <w:r w:rsidRPr="00B97BFD">
        <w:rPr>
          <w:rFonts w:cstheme="minorHAnsi"/>
          <w:b/>
          <w:sz w:val="20"/>
        </w:rPr>
        <w:t xml:space="preserve">Wszelkie decyzje, zgody i uzgodnienia winny być uzyskiwane w imieniu i na rzecz PGE Dystrybucja S.A. </w:t>
      </w:r>
    </w:p>
    <w:p w14:paraId="36F5F969" w14:textId="77777777" w:rsidR="00CC0545" w:rsidRPr="005873E7" w:rsidRDefault="00CC0545" w:rsidP="00CC0545">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156DF3D5" w14:textId="77777777" w:rsidR="00CC0545" w:rsidRDefault="00CC0545" w:rsidP="00CC0545">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362FFF2E" w14:textId="77777777" w:rsidR="00CC0545" w:rsidRPr="005873E7" w:rsidRDefault="00CC0545" w:rsidP="00CC0545">
      <w:pPr>
        <w:rPr>
          <w:rFonts w:cstheme="minorHAnsi"/>
          <w:sz w:val="20"/>
        </w:rPr>
      </w:pPr>
    </w:p>
    <w:p w14:paraId="6A5D6884" w14:textId="77777777" w:rsidR="00CC0545" w:rsidRPr="005873E7" w:rsidRDefault="00CC0545" w:rsidP="00CC0545">
      <w:pPr>
        <w:rPr>
          <w:rFonts w:cstheme="minorHAnsi"/>
          <w:sz w:val="20"/>
        </w:rPr>
      </w:pPr>
    </w:p>
    <w:p w14:paraId="1C7F83DF" w14:textId="77777777" w:rsidR="00CC0545" w:rsidRPr="005873E7" w:rsidRDefault="00CC0545" w:rsidP="00CC0545">
      <w:pPr>
        <w:rPr>
          <w:rFonts w:cstheme="minorHAnsi"/>
          <w:sz w:val="20"/>
        </w:rPr>
      </w:pPr>
    </w:p>
    <w:p w14:paraId="62F2B569" w14:textId="77777777" w:rsidR="00CC0545" w:rsidRPr="005873E7" w:rsidRDefault="00CC0545" w:rsidP="00CC0545">
      <w:pPr>
        <w:rPr>
          <w:rFonts w:cstheme="minorHAnsi"/>
          <w:sz w:val="20"/>
        </w:rPr>
      </w:pPr>
    </w:p>
    <w:p w14:paraId="14266E37" w14:textId="77777777" w:rsidR="00CC0545" w:rsidRPr="005873E7" w:rsidRDefault="00CC0545" w:rsidP="00CC0545">
      <w:pPr>
        <w:rPr>
          <w:rFonts w:cstheme="minorHAnsi"/>
          <w:sz w:val="20"/>
        </w:rPr>
      </w:pPr>
    </w:p>
    <w:p w14:paraId="215EEB21" w14:textId="77777777" w:rsidR="00CC0545" w:rsidRPr="005873E7" w:rsidRDefault="00CC0545" w:rsidP="00CC0545">
      <w:pPr>
        <w:rPr>
          <w:rFonts w:cstheme="minorHAnsi"/>
          <w:sz w:val="20"/>
        </w:rPr>
      </w:pPr>
    </w:p>
    <w:p w14:paraId="516F1ED7" w14:textId="77777777" w:rsidR="00CC0545" w:rsidRPr="005873E7" w:rsidRDefault="00CC0545" w:rsidP="00CC0545">
      <w:pPr>
        <w:rPr>
          <w:rFonts w:cstheme="minorHAnsi"/>
          <w:sz w:val="20"/>
        </w:rPr>
      </w:pPr>
    </w:p>
    <w:p w14:paraId="2EFEED62" w14:textId="77777777" w:rsidR="00CC0545" w:rsidRPr="005873E7" w:rsidRDefault="00CC0545" w:rsidP="00CC0545">
      <w:pPr>
        <w:rPr>
          <w:rFonts w:cstheme="minorHAnsi"/>
          <w:sz w:val="20"/>
        </w:rPr>
      </w:pPr>
    </w:p>
    <w:p w14:paraId="04E582D3" w14:textId="77777777" w:rsidR="00CC0545" w:rsidRPr="005873E7" w:rsidRDefault="00CC0545" w:rsidP="00CC0545">
      <w:pPr>
        <w:rPr>
          <w:rFonts w:cstheme="minorHAnsi"/>
          <w:sz w:val="20"/>
        </w:rPr>
      </w:pPr>
    </w:p>
    <w:p w14:paraId="73D8914C" w14:textId="77777777" w:rsidR="00CC0545" w:rsidRPr="005873E7" w:rsidRDefault="00CC0545" w:rsidP="00CC0545">
      <w:pPr>
        <w:rPr>
          <w:rFonts w:cstheme="minorHAnsi"/>
          <w:sz w:val="20"/>
        </w:rPr>
      </w:pPr>
    </w:p>
    <w:p w14:paraId="564AF6BC" w14:textId="77777777" w:rsidR="00CC0545" w:rsidRPr="005873E7" w:rsidRDefault="00CC0545" w:rsidP="00CC0545">
      <w:pPr>
        <w:rPr>
          <w:rFonts w:cstheme="minorHAnsi"/>
          <w:sz w:val="20"/>
        </w:rPr>
      </w:pPr>
    </w:p>
    <w:p w14:paraId="14E87A51" w14:textId="77777777" w:rsidR="00CC0545" w:rsidRPr="005873E7" w:rsidRDefault="00CC0545" w:rsidP="00CC0545">
      <w:pPr>
        <w:rPr>
          <w:rFonts w:cstheme="minorHAnsi"/>
          <w:sz w:val="20"/>
        </w:rPr>
      </w:pPr>
    </w:p>
    <w:p w14:paraId="35A93E1B" w14:textId="77777777" w:rsidR="00CC0545" w:rsidRPr="005873E7" w:rsidRDefault="00CC0545" w:rsidP="00CC0545">
      <w:pPr>
        <w:rPr>
          <w:rFonts w:cstheme="minorHAnsi"/>
          <w:sz w:val="20"/>
        </w:rPr>
      </w:pPr>
    </w:p>
    <w:p w14:paraId="38C072FE" w14:textId="77777777" w:rsidR="00CC0545" w:rsidRDefault="00CC0545" w:rsidP="00CC0545">
      <w:pPr>
        <w:rPr>
          <w:rFonts w:cstheme="minorHAnsi"/>
          <w:sz w:val="20"/>
        </w:rPr>
      </w:pPr>
    </w:p>
    <w:p w14:paraId="4A08444D" w14:textId="77777777" w:rsidR="00CC0545" w:rsidRDefault="00CC0545" w:rsidP="00CC0545">
      <w:pPr>
        <w:spacing w:after="200" w:line="276" w:lineRule="auto"/>
        <w:rPr>
          <w:rFonts w:cstheme="minorHAnsi"/>
          <w:sz w:val="20"/>
        </w:rPr>
      </w:pPr>
      <w:r>
        <w:rPr>
          <w:rFonts w:cstheme="minorHAnsi"/>
          <w:sz w:val="20"/>
        </w:rPr>
        <w:br w:type="page"/>
      </w:r>
    </w:p>
    <w:p w14:paraId="3A31297F" w14:textId="77777777" w:rsidR="00CC0545" w:rsidRDefault="00CC0545" w:rsidP="00CC0545">
      <w:pPr>
        <w:rPr>
          <w:rFonts w:cstheme="minorHAnsi"/>
          <w:b/>
          <w:bCs/>
          <w:iCs/>
          <w:sz w:val="20"/>
        </w:rPr>
      </w:pPr>
    </w:p>
    <w:p w14:paraId="0B11B9B8" w14:textId="77777777" w:rsidR="00CC0545" w:rsidRDefault="00CC0545" w:rsidP="00CC0545">
      <w:pPr>
        <w:rPr>
          <w:rFonts w:cstheme="minorHAnsi"/>
          <w:b/>
          <w:bCs/>
          <w:iCs/>
          <w:sz w:val="20"/>
        </w:rPr>
      </w:pPr>
    </w:p>
    <w:p w14:paraId="420E6D62" w14:textId="77777777" w:rsidR="00CC0545" w:rsidRDefault="00CC0545" w:rsidP="00CC0545">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3E872284" w14:textId="77777777" w:rsidR="00CC0545" w:rsidRDefault="00CC0545" w:rsidP="00CC0545">
      <w:pPr>
        <w:rPr>
          <w:rFonts w:cstheme="minorHAnsi"/>
          <w:b/>
          <w:bCs/>
          <w:iCs/>
          <w:sz w:val="20"/>
        </w:rPr>
      </w:pPr>
    </w:p>
    <w:p w14:paraId="6143FA97" w14:textId="77777777" w:rsidR="00CC0545" w:rsidRPr="005873E7" w:rsidRDefault="00CC0545" w:rsidP="00CC0545">
      <w:pPr>
        <w:rPr>
          <w:rFonts w:cstheme="minorHAnsi"/>
          <w:b/>
          <w:bCs/>
          <w:iCs/>
          <w:sz w:val="20"/>
        </w:rPr>
      </w:pPr>
    </w:p>
    <w:p w14:paraId="07F16E7E" w14:textId="77777777" w:rsidR="00CC0545" w:rsidRDefault="00CC0545" w:rsidP="00CC0545">
      <w:pPr>
        <w:rPr>
          <w:rFonts w:cstheme="minorHAnsi"/>
          <w:b/>
          <w:sz w:val="20"/>
          <w:u w:val="single"/>
        </w:rPr>
      </w:pPr>
    </w:p>
    <w:p w14:paraId="54288002" w14:textId="77777777" w:rsidR="00CC0545" w:rsidRDefault="00CC0545" w:rsidP="00CC0545">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30C3BB52" w14:textId="77777777" w:rsidR="00CC0545" w:rsidRDefault="00CC0545" w:rsidP="00CC0545">
      <w:pPr>
        <w:jc w:val="center"/>
        <w:rPr>
          <w:rFonts w:cstheme="minorHAnsi"/>
          <w:b/>
          <w:sz w:val="20"/>
          <w:u w:val="single"/>
        </w:rPr>
      </w:pPr>
    </w:p>
    <w:p w14:paraId="5FF61686" w14:textId="77777777" w:rsidR="00CC0545" w:rsidRPr="005873E7" w:rsidRDefault="00CC0545" w:rsidP="00CC0545">
      <w:pPr>
        <w:rPr>
          <w:rFonts w:cstheme="minorHAnsi"/>
          <w:b/>
          <w:sz w:val="20"/>
          <w:u w:val="single"/>
        </w:rPr>
      </w:pPr>
    </w:p>
    <w:p w14:paraId="7ECAF56F" w14:textId="77777777" w:rsidR="00CC0545" w:rsidRPr="005873E7" w:rsidRDefault="00CC0545" w:rsidP="00CC0545">
      <w:pPr>
        <w:numPr>
          <w:ilvl w:val="0"/>
          <w:numId w:val="14"/>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4B368C99" w14:textId="77777777" w:rsidR="00CC0545" w:rsidRPr="005873E7" w:rsidRDefault="00CC0545" w:rsidP="00CC0545">
      <w:pPr>
        <w:numPr>
          <w:ilvl w:val="0"/>
          <w:numId w:val="14"/>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06BCAB5E" w14:textId="77777777" w:rsidR="00CC0545" w:rsidRPr="005873E7" w:rsidRDefault="00CC0545" w:rsidP="00CC0545">
      <w:pPr>
        <w:numPr>
          <w:ilvl w:val="0"/>
          <w:numId w:val="14"/>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0F06EA33" w14:textId="77777777" w:rsidR="00CC0545" w:rsidRPr="005873E7" w:rsidRDefault="00CC0545" w:rsidP="00CC0545">
      <w:pPr>
        <w:numPr>
          <w:ilvl w:val="1"/>
          <w:numId w:val="14"/>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w:t>
      </w:r>
      <w:proofErr w:type="spellStart"/>
      <w:r w:rsidRPr="005873E7">
        <w:rPr>
          <w:rFonts w:cstheme="minorHAnsi"/>
          <w:sz w:val="20"/>
        </w:rPr>
        <w:t>Sekocenbud</w:t>
      </w:r>
      <w:proofErr w:type="spellEnd"/>
      <w:r w:rsidRPr="005873E7">
        <w:rPr>
          <w:rFonts w:cstheme="minorHAnsi"/>
          <w:sz w:val="20"/>
        </w:rPr>
        <w:t>),</w:t>
      </w:r>
    </w:p>
    <w:p w14:paraId="17537115" w14:textId="77777777" w:rsidR="00CC0545" w:rsidRPr="005873E7" w:rsidRDefault="00CC0545" w:rsidP="00CC0545">
      <w:pPr>
        <w:numPr>
          <w:ilvl w:val="1"/>
          <w:numId w:val="14"/>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w:t>
      </w:r>
      <w:proofErr w:type="spellStart"/>
      <w:r w:rsidRPr="005873E7">
        <w:rPr>
          <w:rFonts w:cstheme="minorHAnsi"/>
          <w:sz w:val="20"/>
        </w:rPr>
        <w:t>Kp</w:t>
      </w:r>
      <w:proofErr w:type="spellEnd"/>
      <w:r w:rsidRPr="005873E7">
        <w:rPr>
          <w:rFonts w:cstheme="minorHAnsi"/>
          <w:sz w:val="20"/>
        </w:rPr>
        <w:t xml:space="preserve"> = 65 % (od R+S)</w:t>
      </w:r>
    </w:p>
    <w:p w14:paraId="77260233" w14:textId="77777777" w:rsidR="00CC0545" w:rsidRPr="005873E7" w:rsidRDefault="00CC0545" w:rsidP="00CC0545">
      <w:pPr>
        <w:numPr>
          <w:ilvl w:val="1"/>
          <w:numId w:val="14"/>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 xml:space="preserve">Z = 10 % (od </w:t>
      </w:r>
      <w:proofErr w:type="spellStart"/>
      <w:r w:rsidRPr="005873E7">
        <w:rPr>
          <w:rFonts w:cstheme="minorHAnsi"/>
          <w:sz w:val="20"/>
        </w:rPr>
        <w:t>R+S+Kp</w:t>
      </w:r>
      <w:proofErr w:type="spellEnd"/>
      <w:r w:rsidRPr="005873E7">
        <w:rPr>
          <w:rFonts w:cstheme="minorHAnsi"/>
          <w:sz w:val="20"/>
        </w:rPr>
        <w:t>)</w:t>
      </w:r>
    </w:p>
    <w:p w14:paraId="082F5AFD" w14:textId="77777777" w:rsidR="00CC0545" w:rsidRPr="005873E7" w:rsidRDefault="00CC0545" w:rsidP="00CC0545">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1BC24426" w14:textId="77777777" w:rsidR="00CC0545" w:rsidRPr="005873E7" w:rsidRDefault="00CC0545" w:rsidP="00CC0545">
      <w:pPr>
        <w:numPr>
          <w:ilvl w:val="0"/>
          <w:numId w:val="14"/>
        </w:numPr>
        <w:tabs>
          <w:tab w:val="clear" w:pos="720"/>
          <w:tab w:val="num" w:pos="426"/>
        </w:tabs>
        <w:spacing w:after="0"/>
        <w:ind w:left="426" w:hanging="426"/>
        <w:jc w:val="both"/>
        <w:rPr>
          <w:rFonts w:cstheme="minorHAnsi"/>
          <w:b/>
          <w:sz w:val="20"/>
        </w:rPr>
      </w:pPr>
      <w:r w:rsidRPr="005873E7">
        <w:rPr>
          <w:rFonts w:cstheme="minorHAnsi"/>
          <w:sz w:val="20"/>
        </w:rPr>
        <w:t>Dla materiałów należy przyjmować ceny średnie z kosztami zakupu z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06BD2E0A" w14:textId="77777777" w:rsidR="00CC0545" w:rsidRPr="005873E7" w:rsidRDefault="00CC0545" w:rsidP="00CC0545">
      <w:pPr>
        <w:numPr>
          <w:ilvl w:val="0"/>
          <w:numId w:val="14"/>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w:t>
      </w:r>
    </w:p>
    <w:p w14:paraId="229BED02" w14:textId="77777777" w:rsidR="00CC0545" w:rsidRPr="005873E7" w:rsidRDefault="00CC0545" w:rsidP="00CC0545">
      <w:pPr>
        <w:numPr>
          <w:ilvl w:val="0"/>
          <w:numId w:val="14"/>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52E0221E" w14:textId="77777777" w:rsidR="00CC0545" w:rsidRPr="005873E7" w:rsidRDefault="00CC0545" w:rsidP="00CC0545">
      <w:pPr>
        <w:tabs>
          <w:tab w:val="num" w:pos="426"/>
        </w:tabs>
        <w:ind w:left="426"/>
        <w:rPr>
          <w:rFonts w:cstheme="minorHAnsi"/>
          <w:b/>
          <w:sz w:val="20"/>
        </w:rPr>
      </w:pPr>
      <w:r w:rsidRPr="005873E7">
        <w:rPr>
          <w:rFonts w:cstheme="minorHAnsi"/>
          <w:sz w:val="20"/>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5873E7">
        <w:rPr>
          <w:rFonts w:cstheme="minorHAnsi"/>
          <w:sz w:val="20"/>
        </w:rPr>
        <w:t>Orgbud</w:t>
      </w:r>
      <w:proofErr w:type="spellEnd"/>
      <w:r w:rsidRPr="005873E7">
        <w:rPr>
          <w:rFonts w:cstheme="minorHAnsi"/>
          <w:sz w:val="20"/>
        </w:rPr>
        <w:t>-Serwis Poznań oraz analizy i kalkulacje indywidualne.</w:t>
      </w:r>
    </w:p>
    <w:p w14:paraId="7B89C22B" w14:textId="77777777" w:rsidR="00CC0545" w:rsidRDefault="00CC0545" w:rsidP="00CC0545">
      <w:pPr>
        <w:pStyle w:val="Akapitzlist"/>
        <w:numPr>
          <w:ilvl w:val="0"/>
          <w:numId w:val="14"/>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6EEAF3B0" w14:textId="77777777" w:rsidR="00CC0545" w:rsidRPr="005873E7" w:rsidRDefault="00CC0545" w:rsidP="00CC0545"/>
    <w:p w14:paraId="4693A1BF" w14:textId="77777777" w:rsidR="00CC0545" w:rsidRPr="005873E7" w:rsidRDefault="00CC0545" w:rsidP="00CC0545"/>
    <w:p w14:paraId="28B0EB23" w14:textId="77777777" w:rsidR="00CC0545" w:rsidRDefault="00CC0545" w:rsidP="00CC0545">
      <w:pPr>
        <w:spacing w:after="200" w:line="276" w:lineRule="auto"/>
      </w:pPr>
      <w:r>
        <w:br w:type="page"/>
      </w:r>
    </w:p>
    <w:p w14:paraId="263973E2" w14:textId="77777777" w:rsidR="00CC0545" w:rsidRPr="005873E7" w:rsidRDefault="00CC0545" w:rsidP="00CC0545"/>
    <w:p w14:paraId="051F7A99" w14:textId="77777777" w:rsidR="00CC0545" w:rsidRDefault="00CC0545" w:rsidP="00CC0545">
      <w:pPr>
        <w:rPr>
          <w:rFonts w:cstheme="minorHAnsi"/>
          <w:b/>
          <w:bCs/>
          <w:iCs/>
          <w:sz w:val="20"/>
        </w:rPr>
      </w:pPr>
    </w:p>
    <w:p w14:paraId="23AEFCBA" w14:textId="77777777" w:rsidR="00CC0545" w:rsidRDefault="00CC0545" w:rsidP="00CC0545">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0B222771" w14:textId="77777777" w:rsidR="00CC0545" w:rsidRDefault="00CC0545" w:rsidP="00CC0545">
      <w:pPr>
        <w:rPr>
          <w:rFonts w:cstheme="minorHAnsi"/>
          <w:b/>
          <w:bCs/>
          <w:iCs/>
          <w:sz w:val="20"/>
        </w:rPr>
      </w:pPr>
    </w:p>
    <w:p w14:paraId="384FD28C" w14:textId="77777777" w:rsidR="00CC0545" w:rsidRPr="003A2CBB" w:rsidRDefault="00CC0545" w:rsidP="00CC0545">
      <w:pPr>
        <w:rPr>
          <w:rFonts w:cstheme="minorHAnsi"/>
          <w:b/>
          <w:bCs/>
          <w:iCs/>
          <w:sz w:val="20"/>
        </w:rPr>
      </w:pPr>
    </w:p>
    <w:p w14:paraId="694D1D0C" w14:textId="77777777" w:rsidR="00CC0545" w:rsidRDefault="00CC0545" w:rsidP="00CC0545">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 xml:space="preserve">o nabycie gruntu lub ustanowienie odpłatnej służebności </w:t>
      </w:r>
      <w:proofErr w:type="spellStart"/>
      <w:r w:rsidRPr="003A2CBB">
        <w:rPr>
          <w:rFonts w:cstheme="minorHAnsi"/>
          <w:b/>
          <w:sz w:val="20"/>
          <w:u w:val="single"/>
        </w:rPr>
        <w:t>przesyłu</w:t>
      </w:r>
      <w:proofErr w:type="spellEnd"/>
      <w:r w:rsidRPr="003A2CBB">
        <w:rPr>
          <w:rFonts w:cstheme="minorHAnsi"/>
          <w:b/>
          <w:sz w:val="20"/>
          <w:u w:val="single"/>
        </w:rPr>
        <w:t xml:space="preserve"> pod wn</w:t>
      </w:r>
      <w:r>
        <w:rPr>
          <w:rFonts w:cstheme="minorHAnsi"/>
          <w:b/>
          <w:sz w:val="20"/>
          <w:u w:val="single"/>
        </w:rPr>
        <w:t>ętrzową stację transformatorową</w:t>
      </w:r>
    </w:p>
    <w:p w14:paraId="4E604D8B" w14:textId="77777777" w:rsidR="00CC0545" w:rsidRPr="003A2CBB" w:rsidRDefault="00CC0545" w:rsidP="00CC0545">
      <w:pPr>
        <w:jc w:val="center"/>
        <w:rPr>
          <w:rFonts w:cstheme="minorHAnsi"/>
          <w:b/>
          <w:sz w:val="20"/>
          <w:u w:val="single"/>
        </w:rPr>
      </w:pPr>
    </w:p>
    <w:p w14:paraId="5F8BB4D2" w14:textId="77777777" w:rsidR="00CC0545" w:rsidRPr="003A2CBB" w:rsidRDefault="00CC0545" w:rsidP="00CC0545">
      <w:pPr>
        <w:numPr>
          <w:ilvl w:val="0"/>
          <w:numId w:val="38"/>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0DA4C8A4" w14:textId="77777777" w:rsidR="00CC0545" w:rsidRPr="003A2CBB" w:rsidRDefault="00CC0545" w:rsidP="00CC0545">
      <w:pPr>
        <w:numPr>
          <w:ilvl w:val="0"/>
          <w:numId w:val="38"/>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05B1E1B8" w14:textId="77777777" w:rsidR="00CC0545" w:rsidRPr="003A2CBB" w:rsidRDefault="00CC0545" w:rsidP="00CC0545">
      <w:pPr>
        <w:numPr>
          <w:ilvl w:val="0"/>
          <w:numId w:val="38"/>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142D14C8" w14:textId="77777777" w:rsidR="00CC0545" w:rsidRPr="003A2CBB" w:rsidRDefault="00CC0545" w:rsidP="00CC0545">
      <w:pPr>
        <w:numPr>
          <w:ilvl w:val="0"/>
          <w:numId w:val="38"/>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Wypis i </w:t>
      </w:r>
      <w:proofErr w:type="spellStart"/>
      <w:r w:rsidRPr="003A2CBB">
        <w:rPr>
          <w:rFonts w:cstheme="minorHAnsi"/>
          <w:sz w:val="20"/>
        </w:rPr>
        <w:t>wyrys</w:t>
      </w:r>
      <w:proofErr w:type="spellEnd"/>
      <w:r w:rsidRPr="003A2CBB">
        <w:rPr>
          <w:rFonts w:cstheme="minorHAnsi"/>
          <w:sz w:val="20"/>
        </w:rPr>
        <w:t xml:space="preserve"> z miejscowego planu zagospodarowania terenu (obejmujący przedmiotową działkę z załącznikiem graficznym), a w przypadku jego braku decyzja o ustaleniu lokaliza</w:t>
      </w:r>
      <w:r>
        <w:rPr>
          <w:rFonts w:cstheme="minorHAnsi"/>
          <w:sz w:val="20"/>
        </w:rPr>
        <w:t>cji inwestycji celu publicznego</w:t>
      </w:r>
    </w:p>
    <w:p w14:paraId="2082F455" w14:textId="77777777" w:rsidR="00CC0545" w:rsidRPr="003A2CBB" w:rsidRDefault="00CC0545" w:rsidP="00CC0545">
      <w:pPr>
        <w:numPr>
          <w:ilvl w:val="0"/>
          <w:numId w:val="38"/>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Oświadczenie (zgoda) właściciela gruntu (z podaniem adresu zamieszkania numeru telefonu kontaktowego), o jego zbyciu lub ustanowieniu służebności </w:t>
      </w:r>
      <w:proofErr w:type="spellStart"/>
      <w:r w:rsidRPr="003A2CBB">
        <w:rPr>
          <w:rFonts w:cstheme="minorHAnsi"/>
          <w:sz w:val="20"/>
        </w:rPr>
        <w:t>przesyłu</w:t>
      </w:r>
      <w:proofErr w:type="spellEnd"/>
      <w:r w:rsidRPr="003A2CBB">
        <w:rPr>
          <w:rFonts w:cstheme="minorHAnsi"/>
          <w:sz w:val="20"/>
        </w:rPr>
        <w:t xml:space="preserve"> na rzecz PGE Dystrybucja S.A. ze wstępnym określeniem powierzchni d</w:t>
      </w:r>
      <w:r>
        <w:rPr>
          <w:rFonts w:cstheme="minorHAnsi"/>
          <w:sz w:val="20"/>
        </w:rPr>
        <w:t>ziałki oraz możliwością dojazdu</w:t>
      </w:r>
    </w:p>
    <w:p w14:paraId="5AE412C8" w14:textId="77777777" w:rsidR="00CC0545" w:rsidRPr="003A2CBB" w:rsidRDefault="00CC0545" w:rsidP="00CC0545">
      <w:pPr>
        <w:numPr>
          <w:ilvl w:val="0"/>
          <w:numId w:val="38"/>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7AB15B71" w14:textId="77777777" w:rsidR="00CC0545" w:rsidRPr="003A2CBB" w:rsidRDefault="00CC0545" w:rsidP="00CC0545">
      <w:pPr>
        <w:numPr>
          <w:ilvl w:val="0"/>
          <w:numId w:val="38"/>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010E07A0" w14:textId="77777777" w:rsidR="00CC0545" w:rsidRDefault="00CC0545" w:rsidP="00CC0545">
      <w:pPr>
        <w:numPr>
          <w:ilvl w:val="0"/>
          <w:numId w:val="38"/>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1247251F" w14:textId="77777777" w:rsidR="00CC0545" w:rsidRDefault="00CC0545" w:rsidP="00CC0545">
      <w:pPr>
        <w:numPr>
          <w:ilvl w:val="0"/>
          <w:numId w:val="38"/>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4E67DF3E" w14:textId="77777777" w:rsidR="00CC0545" w:rsidRPr="00A6238A" w:rsidRDefault="00CC0545" w:rsidP="00CC0545">
      <w:pPr>
        <w:rPr>
          <w:rFonts w:cstheme="minorHAnsi"/>
          <w:sz w:val="20"/>
        </w:rPr>
      </w:pPr>
    </w:p>
    <w:p w14:paraId="01EC2FB9" w14:textId="77777777" w:rsidR="00CC0545" w:rsidRPr="00A6238A" w:rsidRDefault="00CC0545" w:rsidP="00CC0545">
      <w:pPr>
        <w:rPr>
          <w:rFonts w:cstheme="minorHAnsi"/>
          <w:sz w:val="20"/>
        </w:rPr>
      </w:pPr>
    </w:p>
    <w:p w14:paraId="5CEF6E13" w14:textId="77777777" w:rsidR="00CC0545" w:rsidRPr="00A6238A" w:rsidRDefault="00CC0545" w:rsidP="00CC0545">
      <w:pPr>
        <w:rPr>
          <w:rFonts w:cstheme="minorHAnsi"/>
          <w:sz w:val="20"/>
        </w:rPr>
      </w:pPr>
    </w:p>
    <w:p w14:paraId="685EACA3" w14:textId="77777777" w:rsidR="00CC0545" w:rsidRPr="00A6238A" w:rsidRDefault="00CC0545" w:rsidP="00CC0545">
      <w:pPr>
        <w:rPr>
          <w:rFonts w:cstheme="minorHAnsi"/>
          <w:sz w:val="20"/>
        </w:rPr>
      </w:pPr>
    </w:p>
    <w:p w14:paraId="1311E2FA" w14:textId="77777777" w:rsidR="00CC0545" w:rsidRPr="00A6238A" w:rsidRDefault="00CC0545" w:rsidP="00CC0545">
      <w:pPr>
        <w:rPr>
          <w:rFonts w:cstheme="minorHAnsi"/>
          <w:sz w:val="20"/>
        </w:rPr>
      </w:pPr>
    </w:p>
    <w:p w14:paraId="303D4AAB" w14:textId="77777777" w:rsidR="00CC0545" w:rsidRPr="00A6238A" w:rsidRDefault="00CC0545" w:rsidP="00CC0545">
      <w:pPr>
        <w:rPr>
          <w:rFonts w:cstheme="minorHAnsi"/>
          <w:sz w:val="20"/>
        </w:rPr>
      </w:pPr>
    </w:p>
    <w:p w14:paraId="3A663E4A" w14:textId="77777777" w:rsidR="00CC0545" w:rsidRPr="00A6238A" w:rsidRDefault="00CC0545" w:rsidP="00CC0545">
      <w:pPr>
        <w:rPr>
          <w:rFonts w:cstheme="minorHAnsi"/>
          <w:sz w:val="20"/>
        </w:rPr>
      </w:pPr>
    </w:p>
    <w:p w14:paraId="7F707140" w14:textId="77777777" w:rsidR="00CC0545" w:rsidRPr="00A6238A" w:rsidRDefault="00CC0545" w:rsidP="00CC0545">
      <w:pPr>
        <w:rPr>
          <w:rFonts w:cstheme="minorHAnsi"/>
          <w:sz w:val="20"/>
        </w:rPr>
      </w:pPr>
    </w:p>
    <w:p w14:paraId="17B59253" w14:textId="77777777" w:rsidR="00CC0545" w:rsidRPr="00A6238A" w:rsidRDefault="00CC0545" w:rsidP="00CC0545">
      <w:pPr>
        <w:rPr>
          <w:rFonts w:cstheme="minorHAnsi"/>
          <w:sz w:val="20"/>
        </w:rPr>
      </w:pPr>
    </w:p>
    <w:p w14:paraId="2BBB2730" w14:textId="77777777" w:rsidR="00CC0545" w:rsidRPr="00A6238A" w:rsidRDefault="00CC0545" w:rsidP="00CC0545">
      <w:pPr>
        <w:rPr>
          <w:rFonts w:cstheme="minorHAnsi"/>
          <w:sz w:val="20"/>
        </w:rPr>
      </w:pPr>
    </w:p>
    <w:p w14:paraId="45DB1648" w14:textId="77777777" w:rsidR="00CC0545" w:rsidRPr="00A6238A" w:rsidRDefault="00CC0545" w:rsidP="00CC0545">
      <w:pPr>
        <w:rPr>
          <w:rFonts w:cstheme="minorHAnsi"/>
          <w:sz w:val="20"/>
        </w:rPr>
      </w:pPr>
    </w:p>
    <w:p w14:paraId="00F2AAB1" w14:textId="77777777" w:rsidR="00CC0545" w:rsidRDefault="00CC0545" w:rsidP="00CC0545">
      <w:pPr>
        <w:rPr>
          <w:rFonts w:cstheme="minorHAnsi"/>
          <w:sz w:val="20"/>
        </w:rPr>
      </w:pPr>
    </w:p>
    <w:p w14:paraId="788AF64E" w14:textId="77777777" w:rsidR="00CC0545" w:rsidRDefault="00CC0545" w:rsidP="00CC0545">
      <w:pPr>
        <w:spacing w:after="200" w:line="276" w:lineRule="auto"/>
        <w:rPr>
          <w:rFonts w:cstheme="minorHAnsi"/>
          <w:sz w:val="20"/>
        </w:rPr>
      </w:pPr>
      <w:r>
        <w:rPr>
          <w:rFonts w:cstheme="minorHAnsi"/>
          <w:sz w:val="20"/>
        </w:rPr>
        <w:br w:type="page"/>
      </w:r>
    </w:p>
    <w:p w14:paraId="0617FC69" w14:textId="77777777" w:rsidR="00CC0545" w:rsidRPr="007F1B03" w:rsidRDefault="00CC0545" w:rsidP="00CC0545">
      <w:pPr>
        <w:rPr>
          <w:rFonts w:cstheme="minorHAnsi"/>
          <w:b/>
          <w:bCs/>
          <w:iCs/>
          <w:sz w:val="20"/>
        </w:rPr>
      </w:pPr>
    </w:p>
    <w:p w14:paraId="613B00B7" w14:textId="77777777" w:rsidR="00CC0545" w:rsidRPr="007F1B03" w:rsidRDefault="00CC0545" w:rsidP="00CC0545">
      <w:pPr>
        <w:rPr>
          <w:rFonts w:cstheme="minorHAnsi"/>
          <w:b/>
          <w:bCs/>
          <w:iCs/>
          <w:sz w:val="20"/>
        </w:rPr>
      </w:pPr>
    </w:p>
    <w:p w14:paraId="2F974BA4" w14:textId="77777777" w:rsidR="00CC0545" w:rsidRPr="007F1B03" w:rsidRDefault="00CC0545" w:rsidP="00CC0545">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5A3DA047" w14:textId="77777777" w:rsidR="00CC0545" w:rsidRDefault="00CC0545" w:rsidP="00CC0545">
      <w:pPr>
        <w:rPr>
          <w:rFonts w:cstheme="minorHAnsi"/>
          <w:b/>
          <w:sz w:val="20"/>
          <w:u w:val="single"/>
        </w:rPr>
      </w:pPr>
    </w:p>
    <w:p w14:paraId="093AAB7F" w14:textId="77777777" w:rsidR="00CC0545" w:rsidRDefault="00CC0545" w:rsidP="00CC0545">
      <w:pPr>
        <w:jc w:val="center"/>
        <w:rPr>
          <w:rFonts w:cstheme="minorHAnsi"/>
          <w:b/>
          <w:sz w:val="20"/>
          <w:u w:val="single"/>
        </w:rPr>
      </w:pPr>
    </w:p>
    <w:p w14:paraId="2AD1E99A" w14:textId="77777777" w:rsidR="00CC0545" w:rsidRDefault="00CC0545" w:rsidP="00CC0545">
      <w:pPr>
        <w:jc w:val="center"/>
        <w:rPr>
          <w:rFonts w:cstheme="minorHAnsi"/>
          <w:b/>
          <w:sz w:val="20"/>
          <w:u w:val="single"/>
        </w:rPr>
      </w:pPr>
    </w:p>
    <w:p w14:paraId="51FB70D7" w14:textId="77777777" w:rsidR="00CC0545" w:rsidRPr="00A6238A" w:rsidRDefault="00CC0545" w:rsidP="00CC0545">
      <w:pPr>
        <w:jc w:val="center"/>
        <w:rPr>
          <w:rFonts w:cstheme="minorHAnsi"/>
          <w:b/>
          <w:sz w:val="20"/>
          <w:u w:val="single"/>
        </w:rPr>
      </w:pPr>
      <w:r w:rsidRPr="00A6238A">
        <w:rPr>
          <w:rFonts w:cstheme="minorHAnsi"/>
          <w:b/>
          <w:sz w:val="20"/>
          <w:u w:val="single"/>
        </w:rPr>
        <w:t>UMOWA</w:t>
      </w:r>
    </w:p>
    <w:p w14:paraId="3624D547" w14:textId="77777777" w:rsidR="00CC0545" w:rsidRPr="00A6238A" w:rsidRDefault="00CC0545" w:rsidP="00CC0545">
      <w:pPr>
        <w:rPr>
          <w:rFonts w:cstheme="minorHAnsi"/>
          <w:sz w:val="20"/>
        </w:rPr>
      </w:pPr>
      <w:r w:rsidRPr="00A6238A">
        <w:rPr>
          <w:rFonts w:cstheme="minorHAnsi"/>
          <w:sz w:val="20"/>
        </w:rPr>
        <w:t>zawarta w dniu .................................. pomiędzy:</w:t>
      </w:r>
    </w:p>
    <w:p w14:paraId="3E16D138" w14:textId="77777777" w:rsidR="00CC0545" w:rsidRPr="00501897" w:rsidRDefault="00CC0545" w:rsidP="00CC0545">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0C6535AD" w14:textId="77777777" w:rsidR="00CC0545" w:rsidRPr="00A6238A" w:rsidRDefault="00CC0545" w:rsidP="00CC0545">
      <w:pPr>
        <w:rPr>
          <w:rFonts w:cstheme="minorHAnsi"/>
          <w:sz w:val="20"/>
        </w:rPr>
      </w:pPr>
    </w:p>
    <w:p w14:paraId="21C8E9A5" w14:textId="77777777" w:rsidR="00CC0545" w:rsidRPr="00A6238A" w:rsidRDefault="00CC0545" w:rsidP="00CC0545">
      <w:pPr>
        <w:rPr>
          <w:rFonts w:cstheme="minorHAnsi"/>
          <w:sz w:val="20"/>
          <w:vertAlign w:val="superscript"/>
        </w:rPr>
      </w:pPr>
      <w:r w:rsidRPr="00A6238A">
        <w:rPr>
          <w:rFonts w:cstheme="minorHAnsi"/>
          <w:sz w:val="20"/>
          <w:vertAlign w:val="superscript"/>
        </w:rPr>
        <w:t>(imię i nazwisko przedstawiciela Inwestora)</w:t>
      </w:r>
    </w:p>
    <w:p w14:paraId="33B81078" w14:textId="77777777" w:rsidR="00CC0545" w:rsidRPr="00A6238A" w:rsidRDefault="00CC0545" w:rsidP="00CC0545">
      <w:pPr>
        <w:rPr>
          <w:rFonts w:cstheme="minorHAnsi"/>
          <w:sz w:val="20"/>
        </w:rPr>
      </w:pPr>
      <w:r w:rsidRPr="00A6238A">
        <w:rPr>
          <w:rFonts w:cstheme="minorHAnsi"/>
          <w:sz w:val="20"/>
        </w:rPr>
        <w:t>zwanymi w dalszej części umowy Inwestorem, a:</w:t>
      </w:r>
    </w:p>
    <w:p w14:paraId="375CA7E8" w14:textId="77777777" w:rsidR="00CC0545" w:rsidRPr="00A6238A" w:rsidRDefault="00CC0545" w:rsidP="00CC0545">
      <w:pPr>
        <w:rPr>
          <w:rFonts w:cstheme="minorHAnsi"/>
          <w:sz w:val="20"/>
        </w:rPr>
      </w:pPr>
    </w:p>
    <w:p w14:paraId="78A240BA" w14:textId="77777777" w:rsidR="00CC0545" w:rsidRPr="00A6238A" w:rsidRDefault="00CC0545" w:rsidP="00CC0545">
      <w:pPr>
        <w:rPr>
          <w:rFonts w:cstheme="minorHAnsi"/>
          <w:sz w:val="20"/>
          <w:vertAlign w:val="superscript"/>
        </w:rPr>
      </w:pPr>
      <w:r w:rsidRPr="00A6238A">
        <w:rPr>
          <w:rFonts w:cstheme="minorHAnsi"/>
          <w:sz w:val="20"/>
          <w:vertAlign w:val="superscript"/>
        </w:rPr>
        <w:t>(imię i nazwisko, imiona rodziców, adres zamieszkania)</w:t>
      </w:r>
    </w:p>
    <w:p w14:paraId="039A0A6C" w14:textId="77777777" w:rsidR="00CC0545" w:rsidRPr="00A6238A" w:rsidRDefault="00CC0545" w:rsidP="00CC0545">
      <w:pPr>
        <w:rPr>
          <w:rFonts w:cstheme="minorHAnsi"/>
          <w:sz w:val="20"/>
        </w:rPr>
      </w:pPr>
      <w:r w:rsidRPr="00A6238A">
        <w:rPr>
          <w:rFonts w:cstheme="minorHAnsi"/>
          <w:sz w:val="20"/>
        </w:rPr>
        <w:t>zwanym dalej Właścicielem nieruchomości.</w:t>
      </w:r>
    </w:p>
    <w:p w14:paraId="478E859C" w14:textId="77777777" w:rsidR="00CC0545" w:rsidRPr="00A6238A" w:rsidRDefault="00CC0545" w:rsidP="00CC0545">
      <w:pPr>
        <w:numPr>
          <w:ilvl w:val="0"/>
          <w:numId w:val="18"/>
        </w:numPr>
        <w:spacing w:after="0" w:line="288" w:lineRule="auto"/>
        <w:jc w:val="center"/>
        <w:rPr>
          <w:rFonts w:cstheme="minorHAnsi"/>
          <w:b/>
          <w:sz w:val="20"/>
        </w:rPr>
      </w:pPr>
    </w:p>
    <w:p w14:paraId="41A88A3D" w14:textId="77777777" w:rsidR="00CC0545" w:rsidRPr="00A6238A" w:rsidRDefault="00CC0545" w:rsidP="00CC0545">
      <w:pPr>
        <w:numPr>
          <w:ilvl w:val="0"/>
          <w:numId w:val="15"/>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79CC1475" w14:textId="77777777" w:rsidR="00CC0545" w:rsidRPr="00A6238A" w:rsidRDefault="00CC0545" w:rsidP="00CC0545">
      <w:pPr>
        <w:rPr>
          <w:rFonts w:cstheme="minorHAnsi"/>
          <w:sz w:val="20"/>
        </w:rPr>
      </w:pPr>
    </w:p>
    <w:p w14:paraId="2539C597" w14:textId="77777777" w:rsidR="00CC0545" w:rsidRPr="00A6238A" w:rsidRDefault="00CC0545" w:rsidP="00CC0545">
      <w:pPr>
        <w:numPr>
          <w:ilvl w:val="0"/>
          <w:numId w:val="15"/>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345DF9B6" w14:textId="77777777" w:rsidR="00CC0545" w:rsidRPr="00A6238A" w:rsidRDefault="00CC0545" w:rsidP="00CC0545">
      <w:pPr>
        <w:numPr>
          <w:ilvl w:val="0"/>
          <w:numId w:val="15"/>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14419C61" w14:textId="77777777" w:rsidR="00CC0545" w:rsidRPr="00A6238A" w:rsidRDefault="00CC0545" w:rsidP="00CC0545">
      <w:pPr>
        <w:numPr>
          <w:ilvl w:val="0"/>
          <w:numId w:val="15"/>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3418DFE0" w14:textId="77777777" w:rsidR="00CC0545" w:rsidRPr="00A6238A" w:rsidRDefault="00CC0545" w:rsidP="00CC0545">
      <w:pPr>
        <w:numPr>
          <w:ilvl w:val="0"/>
          <w:numId w:val="18"/>
        </w:numPr>
        <w:spacing w:after="0" w:line="288" w:lineRule="auto"/>
        <w:jc w:val="center"/>
        <w:rPr>
          <w:rFonts w:cstheme="minorHAnsi"/>
          <w:b/>
          <w:sz w:val="20"/>
        </w:rPr>
      </w:pPr>
    </w:p>
    <w:p w14:paraId="3951556A" w14:textId="77777777" w:rsidR="00CC0545" w:rsidRPr="00A6238A" w:rsidRDefault="00CC0545" w:rsidP="00CC0545">
      <w:pPr>
        <w:numPr>
          <w:ilvl w:val="0"/>
          <w:numId w:val="16"/>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00469077" w14:textId="77777777" w:rsidR="00CC0545" w:rsidRPr="00A6238A" w:rsidRDefault="00CC0545" w:rsidP="00CC0545">
      <w:pPr>
        <w:numPr>
          <w:ilvl w:val="0"/>
          <w:numId w:val="16"/>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2E20C740" w14:textId="77777777" w:rsidR="00CC0545" w:rsidRPr="00A6238A" w:rsidRDefault="00CC0545" w:rsidP="00CC0545">
      <w:pPr>
        <w:numPr>
          <w:ilvl w:val="0"/>
          <w:numId w:val="16"/>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3A88A790" w14:textId="77777777" w:rsidR="00CC0545" w:rsidRPr="00A6238A" w:rsidRDefault="00CC0545" w:rsidP="00CC0545">
      <w:pPr>
        <w:numPr>
          <w:ilvl w:val="0"/>
          <w:numId w:val="16"/>
        </w:numPr>
        <w:spacing w:after="0" w:line="288" w:lineRule="auto"/>
        <w:jc w:val="both"/>
        <w:rPr>
          <w:rFonts w:cstheme="minorHAnsi"/>
          <w:sz w:val="20"/>
        </w:rPr>
      </w:pPr>
      <w:r w:rsidRPr="00A6238A">
        <w:rPr>
          <w:rFonts w:cstheme="minorHAnsi"/>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279101DA" w14:textId="77777777" w:rsidR="00CC0545" w:rsidRPr="00A6238A" w:rsidRDefault="00CC0545" w:rsidP="00CC0545">
      <w:pPr>
        <w:numPr>
          <w:ilvl w:val="0"/>
          <w:numId w:val="16"/>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0100C710" w14:textId="77777777" w:rsidR="00CC0545" w:rsidRPr="00A6238A" w:rsidRDefault="00CC0545" w:rsidP="00CC0545">
      <w:pPr>
        <w:numPr>
          <w:ilvl w:val="0"/>
          <w:numId w:val="18"/>
        </w:numPr>
        <w:spacing w:after="0" w:line="288" w:lineRule="auto"/>
        <w:jc w:val="center"/>
        <w:rPr>
          <w:rFonts w:cstheme="minorHAnsi"/>
          <w:b/>
          <w:sz w:val="20"/>
        </w:rPr>
      </w:pPr>
    </w:p>
    <w:p w14:paraId="15E17380" w14:textId="77777777" w:rsidR="00CC0545" w:rsidRPr="00A6238A" w:rsidRDefault="00CC0545" w:rsidP="00CC0545">
      <w:pPr>
        <w:numPr>
          <w:ilvl w:val="0"/>
          <w:numId w:val="17"/>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w:t>
      </w:r>
      <w:proofErr w:type="spellStart"/>
      <w:r w:rsidRPr="00A6238A">
        <w:rPr>
          <w:rFonts w:cstheme="minorHAnsi"/>
          <w:sz w:val="20"/>
        </w:rPr>
        <w:t>nasadzeń</w:t>
      </w:r>
      <w:proofErr w:type="spellEnd"/>
      <w:r w:rsidRPr="00A6238A">
        <w:rPr>
          <w:rFonts w:cstheme="minorHAnsi"/>
          <w:sz w:val="20"/>
        </w:rPr>
        <w:t xml:space="preserve">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0518C24E" w14:textId="77777777" w:rsidR="00CC0545" w:rsidRPr="00A6238A" w:rsidRDefault="00CC0545" w:rsidP="00CC0545">
      <w:pPr>
        <w:numPr>
          <w:ilvl w:val="0"/>
          <w:numId w:val="17"/>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21E2F049" w14:textId="77777777" w:rsidR="00CC0545" w:rsidRPr="00A6238A" w:rsidRDefault="00CC0545" w:rsidP="00CC0545">
      <w:pPr>
        <w:numPr>
          <w:ilvl w:val="0"/>
          <w:numId w:val="18"/>
        </w:numPr>
        <w:spacing w:after="0" w:line="288" w:lineRule="auto"/>
        <w:jc w:val="center"/>
        <w:rPr>
          <w:rFonts w:cstheme="minorHAnsi"/>
          <w:b/>
          <w:sz w:val="20"/>
        </w:rPr>
      </w:pPr>
    </w:p>
    <w:p w14:paraId="1A28D65C" w14:textId="77777777" w:rsidR="00CC0545" w:rsidRPr="00A6238A" w:rsidRDefault="00CC0545" w:rsidP="00CC0545">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2BB43B3D" w14:textId="77777777" w:rsidR="00CC0545" w:rsidRPr="00A6238A" w:rsidRDefault="00CC0545" w:rsidP="00CC0545">
      <w:pPr>
        <w:numPr>
          <w:ilvl w:val="0"/>
          <w:numId w:val="18"/>
        </w:numPr>
        <w:spacing w:after="0" w:line="288" w:lineRule="auto"/>
        <w:jc w:val="center"/>
        <w:rPr>
          <w:rFonts w:cstheme="minorHAnsi"/>
          <w:b/>
          <w:sz w:val="20"/>
        </w:rPr>
      </w:pPr>
    </w:p>
    <w:p w14:paraId="3C514AA5" w14:textId="77777777" w:rsidR="00CC0545" w:rsidRPr="00A6238A" w:rsidRDefault="00CC0545" w:rsidP="00CC0545">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15A975F8" w14:textId="77777777" w:rsidR="00CC0545" w:rsidRPr="00A6238A" w:rsidRDefault="00CC0545" w:rsidP="00CC0545">
      <w:pPr>
        <w:numPr>
          <w:ilvl w:val="0"/>
          <w:numId w:val="18"/>
        </w:numPr>
        <w:spacing w:after="0" w:line="288" w:lineRule="auto"/>
        <w:jc w:val="center"/>
        <w:rPr>
          <w:rFonts w:cstheme="minorHAnsi"/>
          <w:b/>
          <w:sz w:val="20"/>
        </w:rPr>
      </w:pPr>
    </w:p>
    <w:p w14:paraId="211F7AF8" w14:textId="77777777" w:rsidR="00CC0545" w:rsidRPr="00A6238A" w:rsidRDefault="00CC0545" w:rsidP="00CC0545">
      <w:pPr>
        <w:rPr>
          <w:rFonts w:cstheme="minorHAnsi"/>
          <w:sz w:val="20"/>
        </w:rPr>
      </w:pPr>
      <w:r w:rsidRPr="00A6238A">
        <w:rPr>
          <w:rFonts w:cstheme="minorHAnsi"/>
          <w:sz w:val="20"/>
        </w:rPr>
        <w:t>Umowę sporządzono w dwóch jednobrzmiących egzemplarzach po jednym dla każdej ze stron.</w:t>
      </w:r>
    </w:p>
    <w:p w14:paraId="4FBD47B2" w14:textId="77777777" w:rsidR="00CC0545" w:rsidRPr="00A6238A" w:rsidRDefault="00CC0545" w:rsidP="00CC0545">
      <w:pPr>
        <w:rPr>
          <w:rFonts w:cstheme="minorHAnsi"/>
          <w:sz w:val="20"/>
        </w:rPr>
      </w:pPr>
      <w:r w:rsidRPr="00A6238A">
        <w:rPr>
          <w:rFonts w:cstheme="minorHAnsi"/>
          <w:sz w:val="20"/>
        </w:rPr>
        <w:t>Załączniki:</w:t>
      </w:r>
    </w:p>
    <w:p w14:paraId="2B745C12" w14:textId="77777777" w:rsidR="00CC0545" w:rsidRPr="00A6238A" w:rsidRDefault="00CC0545" w:rsidP="00CC0545">
      <w:pPr>
        <w:rPr>
          <w:rFonts w:cstheme="minorHAnsi"/>
          <w:sz w:val="20"/>
        </w:rPr>
      </w:pPr>
      <w:r w:rsidRPr="00A6238A">
        <w:rPr>
          <w:rFonts w:cstheme="minorHAnsi"/>
          <w:sz w:val="20"/>
        </w:rPr>
        <w:t>Załącznik nr 1 – Pełnomocnictwo przedstawiciela inwestora.</w:t>
      </w:r>
    </w:p>
    <w:p w14:paraId="29FCE14D" w14:textId="77777777" w:rsidR="00CC0545" w:rsidRPr="00A6238A" w:rsidRDefault="00CC0545" w:rsidP="00CC0545">
      <w:pPr>
        <w:rPr>
          <w:rFonts w:cstheme="minorHAnsi"/>
          <w:sz w:val="20"/>
        </w:rPr>
      </w:pPr>
      <w:r w:rsidRPr="00A6238A">
        <w:rPr>
          <w:rFonts w:cstheme="minorHAnsi"/>
          <w:sz w:val="20"/>
        </w:rPr>
        <w:t>Załącznik nr 2 – Załącznik graficzny.</w:t>
      </w:r>
    </w:p>
    <w:p w14:paraId="655C1ABE" w14:textId="77777777" w:rsidR="00CC0545" w:rsidRPr="00A6238A" w:rsidRDefault="00CC0545" w:rsidP="00CC0545">
      <w:pPr>
        <w:rPr>
          <w:rFonts w:cstheme="minorHAnsi"/>
          <w:sz w:val="20"/>
        </w:rPr>
      </w:pPr>
      <w:r w:rsidRPr="00A6238A">
        <w:rPr>
          <w:rFonts w:cstheme="minorHAnsi"/>
          <w:sz w:val="20"/>
        </w:rPr>
        <w:t>Załącznik nr 3 -  Klauzula Informacyjna</w:t>
      </w:r>
    </w:p>
    <w:p w14:paraId="197AC7B6" w14:textId="77777777" w:rsidR="00CC0545" w:rsidRPr="00A6238A" w:rsidRDefault="00CC0545" w:rsidP="00CC0545">
      <w:pPr>
        <w:rPr>
          <w:rFonts w:cstheme="minorHAnsi"/>
          <w:sz w:val="20"/>
        </w:rPr>
      </w:pPr>
    </w:p>
    <w:p w14:paraId="164C5F0C" w14:textId="77777777" w:rsidR="00CC0545" w:rsidRDefault="00CC0545" w:rsidP="00CC0545">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0AE6FF3E" w14:textId="77777777" w:rsidR="00CC0545" w:rsidRPr="0002462E" w:rsidRDefault="00CC0545" w:rsidP="00CC0545">
      <w:pPr>
        <w:rPr>
          <w:rFonts w:cstheme="minorHAnsi"/>
          <w:sz w:val="20"/>
        </w:rPr>
      </w:pPr>
    </w:p>
    <w:p w14:paraId="5ADAA39F" w14:textId="77777777" w:rsidR="00CC0545" w:rsidRPr="0002462E" w:rsidRDefault="00CC0545" w:rsidP="00CC0545">
      <w:pPr>
        <w:rPr>
          <w:rFonts w:cstheme="minorHAnsi"/>
          <w:sz w:val="20"/>
        </w:rPr>
      </w:pPr>
    </w:p>
    <w:p w14:paraId="10C3EA26" w14:textId="77777777" w:rsidR="00CC0545" w:rsidRPr="0002462E" w:rsidRDefault="00CC0545" w:rsidP="00CC0545">
      <w:pPr>
        <w:rPr>
          <w:rFonts w:cstheme="minorHAnsi"/>
          <w:sz w:val="20"/>
        </w:rPr>
      </w:pPr>
    </w:p>
    <w:p w14:paraId="46FA700C" w14:textId="77777777" w:rsidR="00CC0545" w:rsidRPr="0002462E" w:rsidRDefault="00CC0545" w:rsidP="00CC0545">
      <w:pPr>
        <w:rPr>
          <w:rFonts w:cstheme="minorHAnsi"/>
          <w:sz w:val="20"/>
        </w:rPr>
      </w:pPr>
    </w:p>
    <w:p w14:paraId="10A957B3" w14:textId="77777777" w:rsidR="00CC0545" w:rsidRPr="0002462E" w:rsidRDefault="00CC0545" w:rsidP="00CC0545">
      <w:pPr>
        <w:rPr>
          <w:rFonts w:cstheme="minorHAnsi"/>
          <w:sz w:val="20"/>
        </w:rPr>
      </w:pPr>
    </w:p>
    <w:p w14:paraId="4B96319D" w14:textId="77777777" w:rsidR="00CC0545" w:rsidRPr="0002462E" w:rsidRDefault="00CC0545" w:rsidP="00CC0545">
      <w:pPr>
        <w:rPr>
          <w:rFonts w:cstheme="minorHAnsi"/>
          <w:sz w:val="20"/>
        </w:rPr>
      </w:pPr>
    </w:p>
    <w:p w14:paraId="5BFA27BB" w14:textId="77777777" w:rsidR="00CC0545" w:rsidRPr="0002462E" w:rsidRDefault="00CC0545" w:rsidP="00CC0545">
      <w:pPr>
        <w:rPr>
          <w:rFonts w:cstheme="minorHAnsi"/>
          <w:sz w:val="20"/>
        </w:rPr>
      </w:pPr>
    </w:p>
    <w:p w14:paraId="26D306A7" w14:textId="77777777" w:rsidR="00CC0545" w:rsidRDefault="00CC0545" w:rsidP="00CC0545">
      <w:pPr>
        <w:rPr>
          <w:rFonts w:cstheme="minorHAnsi"/>
          <w:sz w:val="20"/>
        </w:rPr>
      </w:pPr>
    </w:p>
    <w:p w14:paraId="08B306B8" w14:textId="77777777" w:rsidR="00CC0545" w:rsidRDefault="00CC0545" w:rsidP="00CC0545">
      <w:pPr>
        <w:rPr>
          <w:rFonts w:cstheme="minorHAnsi"/>
          <w:sz w:val="20"/>
        </w:rPr>
      </w:pPr>
    </w:p>
    <w:p w14:paraId="57157059" w14:textId="77777777" w:rsidR="00CC0545" w:rsidRPr="0002462E" w:rsidRDefault="00CC0545" w:rsidP="00CC0545">
      <w:pPr>
        <w:rPr>
          <w:rFonts w:cstheme="minorHAnsi"/>
          <w:sz w:val="20"/>
        </w:rPr>
      </w:pPr>
    </w:p>
    <w:p w14:paraId="6C83E650" w14:textId="77777777" w:rsidR="00CC0545" w:rsidRPr="0002462E" w:rsidRDefault="00CC0545" w:rsidP="00CC0545">
      <w:pPr>
        <w:rPr>
          <w:rFonts w:cstheme="minorHAnsi"/>
          <w:sz w:val="20"/>
        </w:rPr>
      </w:pPr>
    </w:p>
    <w:p w14:paraId="1B277F0E" w14:textId="77777777" w:rsidR="00CC0545" w:rsidRDefault="00CC0545" w:rsidP="00CC0545">
      <w:pPr>
        <w:spacing w:after="200" w:line="276" w:lineRule="auto"/>
        <w:rPr>
          <w:rFonts w:cstheme="minorHAnsi"/>
          <w:sz w:val="20"/>
        </w:rPr>
      </w:pPr>
    </w:p>
    <w:p w14:paraId="5541F674" w14:textId="77777777" w:rsidR="00CC0545" w:rsidRDefault="00CC0545" w:rsidP="00CC0545">
      <w:pPr>
        <w:spacing w:after="200" w:line="276" w:lineRule="auto"/>
        <w:rPr>
          <w:rFonts w:cstheme="minorHAnsi"/>
          <w:sz w:val="20"/>
        </w:rPr>
      </w:pPr>
    </w:p>
    <w:p w14:paraId="5E98AD16" w14:textId="77777777" w:rsidR="00CC0545" w:rsidRDefault="00CC0545" w:rsidP="00CC0545">
      <w:pPr>
        <w:jc w:val="right"/>
        <w:rPr>
          <w:rFonts w:cstheme="minorHAnsi"/>
          <w:b/>
          <w:bCs/>
          <w:iCs/>
          <w:sz w:val="20"/>
        </w:rPr>
      </w:pPr>
    </w:p>
    <w:p w14:paraId="223502E1" w14:textId="77777777" w:rsidR="00CC0545" w:rsidRPr="0002462E" w:rsidRDefault="00CC0545" w:rsidP="00CC0545">
      <w:pPr>
        <w:rPr>
          <w:rFonts w:cstheme="minorHAnsi"/>
          <w:b/>
          <w:bCs/>
          <w:iCs/>
          <w:sz w:val="20"/>
        </w:rPr>
      </w:pPr>
      <w:r w:rsidRPr="0002462E">
        <w:rPr>
          <w:rFonts w:cstheme="minorHAnsi"/>
          <w:b/>
          <w:bCs/>
          <w:iCs/>
          <w:sz w:val="20"/>
        </w:rPr>
        <w:lastRenderedPageBreak/>
        <w:t>Z</w:t>
      </w:r>
      <w:r>
        <w:rPr>
          <w:rFonts w:cstheme="minorHAnsi"/>
          <w:b/>
          <w:bCs/>
          <w:iCs/>
          <w:sz w:val="20"/>
        </w:rPr>
        <w:t xml:space="preserve">ałącznik nr 1.5 do SWZ - </w:t>
      </w:r>
      <w:r w:rsidRPr="007F1B03">
        <w:rPr>
          <w:rFonts w:cstheme="minorHAnsi"/>
          <w:b/>
          <w:bCs/>
          <w:iCs/>
          <w:sz w:val="20"/>
        </w:rPr>
        <w:t xml:space="preserve">Porozumienie o ustanowieniu służebności </w:t>
      </w:r>
      <w:proofErr w:type="spellStart"/>
      <w:r w:rsidRPr="007F1B03">
        <w:rPr>
          <w:rFonts w:cstheme="minorHAnsi"/>
          <w:b/>
          <w:bCs/>
          <w:iCs/>
          <w:sz w:val="20"/>
        </w:rPr>
        <w:t>przesyłu</w:t>
      </w:r>
      <w:proofErr w:type="spellEnd"/>
    </w:p>
    <w:p w14:paraId="66BC3C11" w14:textId="77777777" w:rsidR="00CC0545" w:rsidRDefault="00CC0545" w:rsidP="00CC0545">
      <w:pPr>
        <w:jc w:val="center"/>
        <w:rPr>
          <w:rFonts w:cstheme="minorHAnsi"/>
          <w:b/>
          <w:sz w:val="20"/>
          <w:u w:val="single"/>
        </w:rPr>
      </w:pPr>
    </w:p>
    <w:p w14:paraId="5E593935" w14:textId="77777777" w:rsidR="00CC0545" w:rsidRDefault="00CC0545" w:rsidP="00CC0545">
      <w:pPr>
        <w:jc w:val="center"/>
        <w:rPr>
          <w:rFonts w:cstheme="minorHAnsi"/>
          <w:b/>
          <w:sz w:val="20"/>
          <w:u w:val="single"/>
        </w:rPr>
      </w:pPr>
    </w:p>
    <w:p w14:paraId="1FF488B6" w14:textId="77777777" w:rsidR="00CC0545" w:rsidRPr="0002462E" w:rsidRDefault="00CC0545" w:rsidP="00CC0545">
      <w:pPr>
        <w:jc w:val="center"/>
        <w:rPr>
          <w:rFonts w:cstheme="minorHAnsi"/>
          <w:b/>
          <w:sz w:val="20"/>
          <w:u w:val="single"/>
        </w:rPr>
      </w:pPr>
      <w:r w:rsidRPr="0002462E">
        <w:rPr>
          <w:rFonts w:cstheme="minorHAnsi"/>
          <w:b/>
          <w:sz w:val="20"/>
          <w:u w:val="single"/>
        </w:rPr>
        <w:t>POROZUMIENIE</w:t>
      </w:r>
    </w:p>
    <w:p w14:paraId="032D7B86" w14:textId="77777777" w:rsidR="00CC0545" w:rsidRDefault="00CC0545" w:rsidP="00CC0545">
      <w:pPr>
        <w:rPr>
          <w:rFonts w:cstheme="minorHAnsi"/>
          <w:sz w:val="20"/>
        </w:rPr>
      </w:pPr>
    </w:p>
    <w:p w14:paraId="02E86926" w14:textId="77777777" w:rsidR="00CC0545" w:rsidRPr="0002462E" w:rsidRDefault="00CC0545" w:rsidP="00CC0545">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29168364" w14:textId="77777777" w:rsidR="00CC0545" w:rsidRPr="0002462E" w:rsidRDefault="00CC0545" w:rsidP="00CC0545">
      <w:pPr>
        <w:rPr>
          <w:rFonts w:cstheme="minorHAnsi"/>
          <w:sz w:val="20"/>
          <w:vertAlign w:val="superscript"/>
        </w:rPr>
      </w:pPr>
      <w:r w:rsidRPr="0002462E">
        <w:rPr>
          <w:rFonts w:cstheme="minorHAnsi"/>
          <w:sz w:val="20"/>
          <w:vertAlign w:val="superscript"/>
        </w:rPr>
        <w:t>(imię i nazwisko przedstawiciela Inwestora)</w:t>
      </w:r>
    </w:p>
    <w:p w14:paraId="5FBB60B9" w14:textId="77777777" w:rsidR="00CC0545" w:rsidRPr="0002462E" w:rsidRDefault="00CC0545" w:rsidP="00CC0545">
      <w:pPr>
        <w:rPr>
          <w:rFonts w:cstheme="minorHAnsi"/>
          <w:b/>
          <w:i/>
          <w:sz w:val="20"/>
        </w:rPr>
      </w:pPr>
      <w:r w:rsidRPr="0002462E">
        <w:rPr>
          <w:rFonts w:cstheme="minorHAnsi"/>
          <w:sz w:val="20"/>
        </w:rPr>
        <w:t xml:space="preserve">zwanymi w dalszej części Inwestorem a </w:t>
      </w:r>
    </w:p>
    <w:p w14:paraId="327A83C2" w14:textId="77777777" w:rsidR="00CC0545" w:rsidRPr="0002462E" w:rsidRDefault="00CC0545" w:rsidP="00CC0545">
      <w:pPr>
        <w:rPr>
          <w:rFonts w:cstheme="minorHAnsi"/>
          <w:sz w:val="20"/>
          <w:vertAlign w:val="superscript"/>
        </w:rPr>
      </w:pPr>
      <w:r w:rsidRPr="0002462E">
        <w:rPr>
          <w:rFonts w:cstheme="minorHAnsi"/>
          <w:sz w:val="20"/>
          <w:vertAlign w:val="superscript"/>
        </w:rPr>
        <w:t>(imię i nazwisko, imiona rodziców, adres zamieszkania)</w:t>
      </w:r>
    </w:p>
    <w:p w14:paraId="211D6832" w14:textId="77777777" w:rsidR="00CC0545" w:rsidRPr="0002462E" w:rsidRDefault="00CC0545" w:rsidP="00CC0545">
      <w:pPr>
        <w:rPr>
          <w:rFonts w:cstheme="minorHAnsi"/>
          <w:sz w:val="20"/>
        </w:rPr>
      </w:pPr>
      <w:r w:rsidRPr="0002462E">
        <w:rPr>
          <w:rFonts w:cstheme="minorHAnsi"/>
          <w:sz w:val="20"/>
        </w:rPr>
        <w:t>zwanym w dalszej części właścicielem nieruchomości</w:t>
      </w:r>
    </w:p>
    <w:p w14:paraId="0032FAEB" w14:textId="77777777" w:rsidR="00CC0545" w:rsidRPr="0002462E" w:rsidRDefault="00CC0545" w:rsidP="00CC0545">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3ED0B80D" w14:textId="77777777" w:rsidR="00CC0545" w:rsidRPr="0002462E" w:rsidRDefault="00CC0545" w:rsidP="00CC0545">
      <w:pPr>
        <w:numPr>
          <w:ilvl w:val="3"/>
          <w:numId w:val="39"/>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6831AAC8" w14:textId="77777777" w:rsidR="00CC0545" w:rsidRPr="0002462E" w:rsidRDefault="00CC0545" w:rsidP="00CC0545">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54719DA3" w14:textId="77777777" w:rsidR="00CC0545" w:rsidRPr="0002462E" w:rsidRDefault="00CC0545" w:rsidP="00CC0545">
      <w:pPr>
        <w:ind w:left="284"/>
        <w:rPr>
          <w:rFonts w:cstheme="minorHAnsi"/>
          <w:sz w:val="20"/>
        </w:rPr>
      </w:pPr>
      <w:r w:rsidRPr="0002462E">
        <w:rPr>
          <w:rFonts w:cstheme="minorHAnsi"/>
          <w:sz w:val="20"/>
        </w:rPr>
        <w:t>Zakres planowanych prac zobrazowano na mapie stanowiącej załącznik nr 2 do niniejszego porozumienia.</w:t>
      </w:r>
    </w:p>
    <w:p w14:paraId="25B94E08" w14:textId="77777777" w:rsidR="00CC0545" w:rsidRPr="0002462E" w:rsidRDefault="00CC0545" w:rsidP="00CC0545">
      <w:pPr>
        <w:numPr>
          <w:ilvl w:val="3"/>
          <w:numId w:val="39"/>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w:t>
      </w:r>
      <w:proofErr w:type="spellStart"/>
      <w:r w:rsidRPr="0002462E">
        <w:rPr>
          <w:rFonts w:cstheme="minorHAnsi"/>
          <w:sz w:val="20"/>
        </w:rPr>
        <w:t>przesyłu</w:t>
      </w:r>
      <w:proofErr w:type="spellEnd"/>
      <w:r w:rsidRPr="0002462E">
        <w:rPr>
          <w:rFonts w:cstheme="minorHAnsi"/>
          <w:sz w:val="20"/>
        </w:rPr>
        <w:t xml:space="preserve"> na rzecz PGE Dystrybucja S.A. obejmującą sieć elektroenergetyczną wskazaną w pkt. 1.</w:t>
      </w:r>
    </w:p>
    <w:p w14:paraId="50F35E40" w14:textId="77777777" w:rsidR="00CC0545" w:rsidRPr="0002462E" w:rsidRDefault="00CC0545" w:rsidP="00CC0545">
      <w:pPr>
        <w:numPr>
          <w:ilvl w:val="3"/>
          <w:numId w:val="39"/>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237392D2" w14:textId="77777777" w:rsidR="00CC0545" w:rsidRPr="0002462E" w:rsidRDefault="00CC0545" w:rsidP="00CC0545">
      <w:pPr>
        <w:numPr>
          <w:ilvl w:val="3"/>
          <w:numId w:val="39"/>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23D44667" w14:textId="77777777" w:rsidR="00CC0545" w:rsidRPr="0002462E" w:rsidRDefault="00CC0545" w:rsidP="00CC0545">
      <w:pPr>
        <w:numPr>
          <w:ilvl w:val="3"/>
          <w:numId w:val="39"/>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219D952B" w14:textId="77777777" w:rsidR="00CC0545" w:rsidRPr="0002462E" w:rsidRDefault="00CC0545" w:rsidP="00CC0545">
      <w:pPr>
        <w:numPr>
          <w:ilvl w:val="3"/>
          <w:numId w:val="39"/>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35704B7E" w14:textId="77777777" w:rsidR="00CC0545" w:rsidRPr="0002462E" w:rsidRDefault="00CC0545" w:rsidP="00CC0545">
      <w:pPr>
        <w:rPr>
          <w:rFonts w:cstheme="minorHAnsi"/>
          <w:sz w:val="20"/>
        </w:rPr>
      </w:pPr>
      <w:r w:rsidRPr="0002462E">
        <w:rPr>
          <w:rFonts w:cstheme="minorHAnsi"/>
          <w:sz w:val="20"/>
        </w:rPr>
        <w:t>Załączniki:</w:t>
      </w:r>
    </w:p>
    <w:p w14:paraId="300CF572" w14:textId="77777777" w:rsidR="00CC0545" w:rsidRPr="0002462E" w:rsidRDefault="00CC0545" w:rsidP="00CC0545">
      <w:pPr>
        <w:rPr>
          <w:rFonts w:cstheme="minorHAnsi"/>
          <w:sz w:val="20"/>
        </w:rPr>
      </w:pPr>
      <w:r w:rsidRPr="0002462E">
        <w:rPr>
          <w:rFonts w:cstheme="minorHAnsi"/>
          <w:sz w:val="20"/>
        </w:rPr>
        <w:t>Załącznik nr 1 – Pełnomocnictwo przedstawiciela inwestora.</w:t>
      </w:r>
    </w:p>
    <w:p w14:paraId="7C30D3A1" w14:textId="77777777" w:rsidR="00CC0545" w:rsidRPr="0002462E" w:rsidRDefault="00CC0545" w:rsidP="00CC0545">
      <w:pPr>
        <w:rPr>
          <w:rFonts w:cstheme="minorHAnsi"/>
          <w:sz w:val="20"/>
        </w:rPr>
      </w:pPr>
      <w:r w:rsidRPr="0002462E">
        <w:rPr>
          <w:rFonts w:cstheme="minorHAnsi"/>
          <w:sz w:val="20"/>
        </w:rPr>
        <w:t>Załącznik nr 2 – Załącznik graficzny.</w:t>
      </w:r>
    </w:p>
    <w:p w14:paraId="7833B0AF" w14:textId="77777777" w:rsidR="00CC0545" w:rsidRPr="0002462E" w:rsidRDefault="00CC0545" w:rsidP="00CC0545">
      <w:pPr>
        <w:rPr>
          <w:rFonts w:cstheme="minorHAnsi"/>
          <w:sz w:val="20"/>
        </w:rPr>
      </w:pPr>
      <w:r w:rsidRPr="0002462E">
        <w:rPr>
          <w:rFonts w:cstheme="minorHAnsi"/>
          <w:sz w:val="20"/>
        </w:rPr>
        <w:t>Załącznik nr 3 -  Klauzula informacyjna</w:t>
      </w:r>
    </w:p>
    <w:p w14:paraId="720E2AAC" w14:textId="77777777" w:rsidR="00CC0545" w:rsidRPr="0002462E" w:rsidRDefault="00CC0545" w:rsidP="00CC0545">
      <w:pPr>
        <w:rPr>
          <w:rFonts w:cstheme="minorHAnsi"/>
          <w:sz w:val="20"/>
        </w:rPr>
      </w:pPr>
    </w:p>
    <w:p w14:paraId="2488077D" w14:textId="77777777" w:rsidR="00CC0545" w:rsidRPr="0002462E" w:rsidRDefault="00CC0545" w:rsidP="00CC0545">
      <w:pPr>
        <w:rPr>
          <w:rFonts w:cstheme="minorHAnsi"/>
          <w:sz w:val="20"/>
        </w:rPr>
      </w:pPr>
      <w:r w:rsidRPr="0002462E">
        <w:rPr>
          <w:rFonts w:cstheme="minorHAnsi"/>
          <w:sz w:val="20"/>
        </w:rPr>
        <w:lastRenderedPageBreak/>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p>
    <w:p w14:paraId="11941BC2" w14:textId="77777777" w:rsidR="00CC0545" w:rsidRDefault="00CC0545" w:rsidP="00CC0545">
      <w:pPr>
        <w:spacing w:after="200" w:line="276" w:lineRule="auto"/>
        <w:rPr>
          <w:rFonts w:cstheme="minorHAnsi"/>
          <w:sz w:val="20"/>
        </w:rPr>
      </w:pPr>
      <w:r>
        <w:rPr>
          <w:rFonts w:cstheme="minorHAnsi"/>
          <w:sz w:val="20"/>
        </w:rPr>
        <w:br w:type="page"/>
      </w:r>
    </w:p>
    <w:p w14:paraId="79F990AE" w14:textId="77777777" w:rsidR="00CC0545" w:rsidRDefault="00CC0545" w:rsidP="00CC0545">
      <w:pPr>
        <w:rPr>
          <w:rFonts w:cstheme="minorHAnsi"/>
          <w:b/>
          <w:sz w:val="20"/>
        </w:rPr>
      </w:pPr>
    </w:p>
    <w:p w14:paraId="76304DAE" w14:textId="77777777" w:rsidR="00CC0545" w:rsidRDefault="00CC0545" w:rsidP="00CC0545">
      <w:pPr>
        <w:rPr>
          <w:rFonts w:cstheme="minorHAnsi"/>
          <w:b/>
          <w:sz w:val="20"/>
        </w:rPr>
      </w:pPr>
    </w:p>
    <w:p w14:paraId="362110C3" w14:textId="77777777" w:rsidR="00CC0545" w:rsidRPr="003A2610" w:rsidRDefault="00CC0545" w:rsidP="00CC0545">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 xml:space="preserve">Niezbędna treść do zamieszczenia w umowie o ustanowienie służebności </w:t>
      </w:r>
      <w:proofErr w:type="spellStart"/>
      <w:r w:rsidRPr="007F1B03">
        <w:rPr>
          <w:rFonts w:cstheme="minorHAnsi"/>
          <w:b/>
          <w:sz w:val="20"/>
        </w:rPr>
        <w:t>przesyłu</w:t>
      </w:r>
      <w:proofErr w:type="spellEnd"/>
    </w:p>
    <w:p w14:paraId="2D8CC8C1" w14:textId="77777777" w:rsidR="00CC0545" w:rsidRDefault="00CC0545" w:rsidP="00CC0545">
      <w:pPr>
        <w:jc w:val="center"/>
        <w:rPr>
          <w:rFonts w:cstheme="minorHAnsi"/>
          <w:b/>
          <w:sz w:val="20"/>
          <w:u w:val="single"/>
        </w:rPr>
      </w:pPr>
    </w:p>
    <w:p w14:paraId="0CFE6BA2" w14:textId="77777777" w:rsidR="00CC0545" w:rsidRDefault="00CC0545" w:rsidP="00CC0545">
      <w:pPr>
        <w:jc w:val="center"/>
        <w:rPr>
          <w:rFonts w:cstheme="minorHAnsi"/>
          <w:b/>
          <w:sz w:val="20"/>
          <w:u w:val="single"/>
        </w:rPr>
      </w:pPr>
    </w:p>
    <w:p w14:paraId="1773DF53" w14:textId="77777777" w:rsidR="00CC0545" w:rsidRDefault="00CC0545" w:rsidP="00CC0545">
      <w:pPr>
        <w:jc w:val="center"/>
        <w:rPr>
          <w:rFonts w:cstheme="minorHAnsi"/>
          <w:b/>
          <w:sz w:val="20"/>
          <w:u w:val="single"/>
        </w:rPr>
      </w:pPr>
      <w:r w:rsidRPr="003A2610">
        <w:rPr>
          <w:rFonts w:cstheme="minorHAnsi"/>
          <w:b/>
          <w:sz w:val="20"/>
          <w:u w:val="single"/>
        </w:rPr>
        <w:t xml:space="preserve">Niezbędna treść do zamieszczenia w umowie o ustanowienie służebności </w:t>
      </w:r>
      <w:proofErr w:type="spellStart"/>
      <w:r w:rsidRPr="003A2610">
        <w:rPr>
          <w:rFonts w:cstheme="minorHAnsi"/>
          <w:b/>
          <w:sz w:val="20"/>
          <w:u w:val="single"/>
        </w:rPr>
        <w:t>przesyłu</w:t>
      </w:r>
      <w:proofErr w:type="spellEnd"/>
    </w:p>
    <w:p w14:paraId="534B32D7" w14:textId="77777777" w:rsidR="00CC0545" w:rsidRPr="003A2610" w:rsidRDefault="00CC0545" w:rsidP="00CC0545">
      <w:pPr>
        <w:jc w:val="center"/>
        <w:rPr>
          <w:rFonts w:cstheme="minorHAnsi"/>
          <w:b/>
          <w:sz w:val="20"/>
          <w:u w:val="single"/>
        </w:rPr>
      </w:pPr>
    </w:p>
    <w:p w14:paraId="06EA4B15" w14:textId="77777777" w:rsidR="00CC0545" w:rsidRDefault="00CC0545" w:rsidP="00CC0545">
      <w:pPr>
        <w:pStyle w:val="Akapitzlist"/>
        <w:numPr>
          <w:ilvl w:val="6"/>
          <w:numId w:val="39"/>
        </w:numPr>
        <w:tabs>
          <w:tab w:val="clear" w:pos="5040"/>
        </w:tabs>
        <w:spacing w:after="0" w:line="288" w:lineRule="auto"/>
        <w:ind w:left="284" w:hanging="284"/>
        <w:jc w:val="both"/>
        <w:rPr>
          <w:rFonts w:cstheme="minorHAnsi"/>
          <w:sz w:val="20"/>
        </w:rPr>
      </w:pPr>
      <w:r w:rsidRPr="006A19DA">
        <w:rPr>
          <w:rFonts w:cstheme="minorHAnsi"/>
          <w:sz w:val="20"/>
        </w:rPr>
        <w:t xml:space="preserve">Ustanawiający zobowiązuje się do ustanowienia na nieruchomościach opisanych w § ……niniejszego Aktu (nieruchomości obciążone) nieodpłatnie na rzecz Przedsiębiorstwa Energetycznego,  nieograniczonej w czasie służebności </w:t>
      </w:r>
      <w:proofErr w:type="spellStart"/>
      <w:r w:rsidRPr="006A19DA">
        <w:rPr>
          <w:rFonts w:cstheme="minorHAnsi"/>
          <w:sz w:val="20"/>
        </w:rPr>
        <w:t>przesyłu</w:t>
      </w:r>
      <w:proofErr w:type="spellEnd"/>
      <w:r w:rsidRPr="006A19DA">
        <w:rPr>
          <w:rFonts w:cstheme="minorHAnsi"/>
          <w:sz w:val="20"/>
        </w:rPr>
        <w:t xml:space="preserve"> polegającej w szczególności na:</w:t>
      </w:r>
    </w:p>
    <w:p w14:paraId="654F2A76" w14:textId="77777777" w:rsidR="00CC0545" w:rsidRPr="003A2610" w:rsidRDefault="00CC0545" w:rsidP="00CC0545">
      <w:pPr>
        <w:ind w:left="709" w:hanging="425"/>
        <w:rPr>
          <w:rFonts w:cstheme="minorHAnsi"/>
          <w:sz w:val="20"/>
        </w:rPr>
      </w:pPr>
      <w:r>
        <w:rPr>
          <w:rFonts w:cstheme="minorHAnsi"/>
          <w:sz w:val="20"/>
        </w:rPr>
        <w:t>1)</w:t>
      </w:r>
      <w:r>
        <w:rPr>
          <w:rFonts w:cstheme="minorHAnsi"/>
          <w:sz w:val="20"/>
        </w:rPr>
        <w:tab/>
      </w:r>
      <w:r w:rsidRPr="003A2610">
        <w:rPr>
          <w:rFonts w:cstheme="minorHAnsi"/>
          <w:sz w:val="20"/>
        </w:rPr>
        <w:t xml:space="preserve">znoszeniu istnienia posadowionych na nieruchomości obciążonej urządzeń elektroenergetycznych w postaci: ……………………………………………………, służących do </w:t>
      </w:r>
      <w:proofErr w:type="spellStart"/>
      <w:r w:rsidRPr="003A2610">
        <w:rPr>
          <w:rFonts w:cstheme="minorHAnsi"/>
          <w:sz w:val="20"/>
        </w:rPr>
        <w:t>przesyłu</w:t>
      </w:r>
      <w:proofErr w:type="spellEnd"/>
      <w:r w:rsidRPr="003A2610">
        <w:rPr>
          <w:rFonts w:cstheme="minorHAnsi"/>
          <w:sz w:val="20"/>
        </w:rPr>
        <w:t xml:space="preserve"> energii elektrycznej i prowadzenia za pomocą tych urządzeń dystrybucji energii elektrycznej,</w:t>
      </w:r>
    </w:p>
    <w:p w14:paraId="291CD5CC" w14:textId="77777777" w:rsidR="00CC0545" w:rsidRPr="003A2610" w:rsidRDefault="00CC0545" w:rsidP="00CC0545">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5242C049" w14:textId="77777777" w:rsidR="00CC0545" w:rsidRPr="003A2610" w:rsidRDefault="00CC0545" w:rsidP="00CC0545">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65D78DCE" w14:textId="77777777" w:rsidR="00CC0545" w:rsidRDefault="00CC0545" w:rsidP="00CC0545">
      <w:pPr>
        <w:pStyle w:val="Akapitzlist"/>
        <w:numPr>
          <w:ilvl w:val="6"/>
          <w:numId w:val="39"/>
        </w:numPr>
        <w:tabs>
          <w:tab w:val="clear" w:pos="5040"/>
        </w:tabs>
        <w:spacing w:after="0" w:line="288" w:lineRule="auto"/>
        <w:ind w:left="284" w:hanging="284"/>
        <w:jc w:val="both"/>
        <w:rPr>
          <w:rFonts w:cstheme="minorHAnsi"/>
          <w:sz w:val="20"/>
        </w:rPr>
      </w:pPr>
      <w:r w:rsidRPr="006A19DA">
        <w:rPr>
          <w:rFonts w:cstheme="minorHAnsi"/>
          <w:sz w:val="20"/>
        </w:rPr>
        <w:t xml:space="preserve">Opisana wyżej służebność </w:t>
      </w:r>
      <w:proofErr w:type="spellStart"/>
      <w:r w:rsidRPr="006A19DA">
        <w:rPr>
          <w:rFonts w:cstheme="minorHAnsi"/>
          <w:sz w:val="20"/>
        </w:rPr>
        <w:t>przesyłu</w:t>
      </w:r>
      <w:proofErr w:type="spellEnd"/>
      <w:r w:rsidRPr="006A19DA">
        <w:rPr>
          <w:rFonts w:cstheme="minorHAnsi"/>
          <w:sz w:val="20"/>
        </w:rPr>
        <w:t xml:space="preserve">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1967F726" w14:textId="77777777" w:rsidR="00CC0545" w:rsidRDefault="00CC0545" w:rsidP="00CC0545">
      <w:pPr>
        <w:pStyle w:val="Akapitzlist"/>
        <w:numPr>
          <w:ilvl w:val="6"/>
          <w:numId w:val="39"/>
        </w:numPr>
        <w:tabs>
          <w:tab w:val="clear" w:pos="5040"/>
        </w:tabs>
        <w:spacing w:after="0" w:line="288" w:lineRule="auto"/>
        <w:ind w:left="284" w:hanging="284"/>
        <w:jc w:val="both"/>
        <w:rPr>
          <w:rFonts w:cstheme="minorHAnsi"/>
          <w:sz w:val="20"/>
        </w:rPr>
      </w:pPr>
      <w:r w:rsidRPr="006A19DA">
        <w:rPr>
          <w:rFonts w:cstheme="minorHAnsi"/>
          <w:sz w:val="20"/>
        </w:rPr>
        <w:t xml:space="preserve">Służebność </w:t>
      </w:r>
      <w:proofErr w:type="spellStart"/>
      <w:r w:rsidRPr="006A19DA">
        <w:rPr>
          <w:rFonts w:cstheme="minorHAnsi"/>
          <w:sz w:val="20"/>
        </w:rPr>
        <w:t>przesyłu</w:t>
      </w:r>
      <w:proofErr w:type="spellEnd"/>
      <w:r w:rsidRPr="006A19DA">
        <w:rPr>
          <w:rFonts w:cstheme="minorHAnsi"/>
          <w:sz w:val="20"/>
        </w:rPr>
        <w:t xml:space="preserve"> wygasa wraz z zakończeniem likwidacji Przedsiębiorstwa Energetycznego.</w:t>
      </w:r>
    </w:p>
    <w:p w14:paraId="44812214" w14:textId="77777777" w:rsidR="00CC0545" w:rsidRDefault="00CC0545" w:rsidP="00CC0545">
      <w:pPr>
        <w:pStyle w:val="Akapitzlist"/>
        <w:numPr>
          <w:ilvl w:val="6"/>
          <w:numId w:val="39"/>
        </w:numPr>
        <w:tabs>
          <w:tab w:val="clear" w:pos="5040"/>
        </w:tabs>
        <w:spacing w:after="0" w:line="288" w:lineRule="auto"/>
        <w:ind w:left="284" w:hanging="284"/>
        <w:jc w:val="both"/>
        <w:rPr>
          <w:rFonts w:cstheme="minorHAnsi"/>
          <w:sz w:val="20"/>
        </w:rPr>
      </w:pPr>
      <w:r w:rsidRPr="006A19DA">
        <w:rPr>
          <w:rFonts w:cstheme="minorHAnsi"/>
          <w:sz w:val="20"/>
        </w:rPr>
        <w:t xml:space="preserve">Po wygaśnięciu służebności </w:t>
      </w:r>
      <w:proofErr w:type="spellStart"/>
      <w:r w:rsidRPr="006A19DA">
        <w:rPr>
          <w:rFonts w:cstheme="minorHAnsi"/>
          <w:sz w:val="20"/>
        </w:rPr>
        <w:t>przesyłu</w:t>
      </w:r>
      <w:proofErr w:type="spellEnd"/>
      <w:r w:rsidRPr="006A19DA">
        <w:rPr>
          <w:rFonts w:cstheme="minorHAnsi"/>
          <w:sz w:val="20"/>
        </w:rPr>
        <w:t xml:space="preserve">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290538BA" w14:textId="77777777" w:rsidR="00CC0545" w:rsidRDefault="00CC0545" w:rsidP="00CC0545">
      <w:pPr>
        <w:pStyle w:val="Akapitzlist"/>
        <w:numPr>
          <w:ilvl w:val="6"/>
          <w:numId w:val="39"/>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485DFAC8" w14:textId="77777777" w:rsidR="00CC0545" w:rsidRDefault="00CC0545" w:rsidP="00CC0545">
      <w:pPr>
        <w:pStyle w:val="Akapitzlist"/>
        <w:numPr>
          <w:ilvl w:val="6"/>
          <w:numId w:val="39"/>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586AA1DF" w14:textId="77777777" w:rsidR="00CC0545" w:rsidRPr="00E0332B" w:rsidRDefault="00CC0545" w:rsidP="00CC0545">
      <w:pPr>
        <w:pStyle w:val="Akapitzlist"/>
        <w:numPr>
          <w:ilvl w:val="6"/>
          <w:numId w:val="39"/>
        </w:numPr>
        <w:tabs>
          <w:tab w:val="clear" w:pos="5040"/>
        </w:tabs>
        <w:spacing w:after="0" w:line="288" w:lineRule="auto"/>
        <w:ind w:left="284" w:hanging="284"/>
        <w:jc w:val="both"/>
        <w:rPr>
          <w:rFonts w:cstheme="minorHAnsi"/>
          <w:sz w:val="20"/>
        </w:rPr>
      </w:pPr>
      <w:r w:rsidRPr="006A19DA">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p>
    <w:p w14:paraId="0DD0D257" w14:textId="77777777" w:rsidR="00CC0545" w:rsidRPr="00A62B4C" w:rsidRDefault="00CC0545" w:rsidP="00CC0545">
      <w:pPr>
        <w:tabs>
          <w:tab w:val="left" w:pos="4357"/>
          <w:tab w:val="left" w:pos="8509"/>
        </w:tabs>
        <w:rPr>
          <w:rFonts w:ascii="Verdana" w:eastAsia="Verdana" w:hAnsi="Verdana" w:cs="Times New Roman"/>
        </w:rPr>
      </w:pPr>
      <w:r>
        <w:rPr>
          <w:rFonts w:ascii="Verdana" w:eastAsia="Verdana" w:hAnsi="Verdana" w:cs="Times New Roman"/>
        </w:rPr>
        <w:tab/>
      </w:r>
    </w:p>
    <w:p w14:paraId="76A6DEC5" w14:textId="4AA56D28" w:rsidR="00A62B4C" w:rsidRPr="00CC0545" w:rsidRDefault="00A62B4C" w:rsidP="00CC0545"/>
    <w:bookmarkEnd w:id="0"/>
    <w:bookmarkEnd w:id="1"/>
    <w:bookmarkEnd w:id="2"/>
    <w:bookmarkEnd w:id="3"/>
    <w:bookmarkEnd w:id="4"/>
    <w:bookmarkEnd w:id="5"/>
    <w:sectPr w:rsidR="00A62B4C" w:rsidRPr="00CC0545" w:rsidSect="00A62B4C">
      <w:headerReference w:type="default" r:id="rId11"/>
      <w:footerReference w:type="default" r:id="rId12"/>
      <w:headerReference w:type="first" r:id="rId13"/>
      <w:footerReference w:type="first" r:id="rId14"/>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EBC6680" w:rsidR="00347E8D" w:rsidRDefault="00347E8D">
        <w:pPr>
          <w:pStyle w:val="Stopka"/>
          <w:jc w:val="right"/>
        </w:pPr>
        <w:r>
          <w:fldChar w:fldCharType="begin"/>
        </w:r>
        <w:r>
          <w:instrText>PAGE   \* MERGEFORMAT</w:instrText>
        </w:r>
        <w:r>
          <w:fldChar w:fldCharType="separate"/>
        </w:r>
        <w:r w:rsidR="007353DF">
          <w:rPr>
            <w:noProof/>
          </w:rPr>
          <w:t>16</w:t>
        </w:r>
        <w:r>
          <w:fldChar w:fldCharType="end"/>
        </w:r>
      </w:p>
    </w:sdtContent>
  </w:sdt>
  <w:p w14:paraId="4A5385B6" w14:textId="2E8383A1" w:rsidR="00347E8D" w:rsidRPr="00C8018C" w:rsidRDefault="00C8018C">
    <w:pPr>
      <w:pStyle w:val="Stopka"/>
      <w:rPr>
        <w:sz w:val="16"/>
        <w:szCs w:val="16"/>
      </w:rPr>
    </w:pPr>
    <w:r w:rsidRPr="00C8018C">
      <w:rP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 w:id="1">
    <w:p w14:paraId="06F64178" w14:textId="77777777" w:rsidR="00CC0545" w:rsidRPr="00886648" w:rsidRDefault="00CC0545" w:rsidP="00CC0545">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303A5CDB" w14:textId="77777777" w:rsidR="00CC0545" w:rsidRPr="00886648" w:rsidRDefault="00CC0545" w:rsidP="00CC0545">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4A09033E" w14:textId="77777777" w:rsidR="00CC0545" w:rsidRPr="00886648" w:rsidRDefault="00CC0545" w:rsidP="00CC0545">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0D081512" w:rsidR="00347E8D" w:rsidRPr="006B2C28" w:rsidRDefault="001456FA"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w:t>
          </w:r>
          <w:r w:rsidR="007353DF">
            <w:rPr>
              <w:rFonts w:asciiTheme="majorHAnsi" w:hAnsiTheme="majorHAnsi"/>
              <w:color w:val="000000" w:themeColor="text1"/>
              <w:sz w:val="14"/>
              <w:szCs w:val="18"/>
            </w:rPr>
            <w:t>OLD/GZ/0</w:t>
          </w:r>
          <w:r w:rsidR="00A30368">
            <w:rPr>
              <w:rFonts w:asciiTheme="majorHAnsi" w:hAnsiTheme="majorHAnsi"/>
              <w:color w:val="000000" w:themeColor="text1"/>
              <w:sz w:val="14"/>
              <w:szCs w:val="18"/>
            </w:rPr>
            <w:t>1134</w:t>
          </w:r>
          <w:r w:rsidR="00C8018C" w:rsidRPr="00C8018C">
            <w:rPr>
              <w:rFonts w:asciiTheme="majorHAnsi" w:hAnsiTheme="majorHAnsi"/>
              <w:color w:val="000000" w:themeColor="text1"/>
              <w:sz w:val="14"/>
              <w:szCs w:val="18"/>
            </w:rPr>
            <w:t>/202</w:t>
          </w:r>
          <w:r w:rsidR="009B3FDE">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8C5123"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4"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3"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7"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5"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6"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55229544">
    <w:abstractNumId w:val="19"/>
  </w:num>
  <w:num w:numId="2" w16cid:durableId="1421372018">
    <w:abstractNumId w:val="7"/>
  </w:num>
  <w:num w:numId="3" w16cid:durableId="1852261614">
    <w:abstractNumId w:val="16"/>
  </w:num>
  <w:num w:numId="4" w16cid:durableId="184445584">
    <w:abstractNumId w:val="21"/>
  </w:num>
  <w:num w:numId="5" w16cid:durableId="1993829209">
    <w:abstractNumId w:val="4"/>
  </w:num>
  <w:num w:numId="6" w16cid:durableId="1441222203">
    <w:abstractNumId w:val="17"/>
  </w:num>
  <w:num w:numId="7" w16cid:durableId="1276861998">
    <w:abstractNumId w:val="24"/>
  </w:num>
  <w:num w:numId="8" w16cid:durableId="1044987562">
    <w:abstractNumId w:val="23"/>
  </w:num>
  <w:num w:numId="9" w16cid:durableId="278755817">
    <w:abstractNumId w:val="32"/>
  </w:num>
  <w:num w:numId="10" w16cid:durableId="1891070222">
    <w:abstractNumId w:val="30"/>
  </w:num>
  <w:num w:numId="11" w16cid:durableId="1493523622">
    <w:abstractNumId w:val="5"/>
  </w:num>
  <w:num w:numId="12" w16cid:durableId="260140188">
    <w:abstractNumId w:val="11"/>
  </w:num>
  <w:num w:numId="13" w16cid:durableId="1751465725">
    <w:abstractNumId w:val="33"/>
  </w:num>
  <w:num w:numId="14" w16cid:durableId="1371608548">
    <w:abstractNumId w:val="6"/>
  </w:num>
  <w:num w:numId="15" w16cid:durableId="261961665">
    <w:abstractNumId w:val="28"/>
  </w:num>
  <w:num w:numId="16" w16cid:durableId="1001663402">
    <w:abstractNumId w:val="38"/>
  </w:num>
  <w:num w:numId="17" w16cid:durableId="212543396">
    <w:abstractNumId w:val="35"/>
  </w:num>
  <w:num w:numId="18" w16cid:durableId="1867405520">
    <w:abstractNumId w:val="31"/>
  </w:num>
  <w:num w:numId="19" w16cid:durableId="575939344">
    <w:abstractNumId w:val="1"/>
  </w:num>
  <w:num w:numId="20" w16cid:durableId="1048794694">
    <w:abstractNumId w:val="8"/>
  </w:num>
  <w:num w:numId="21" w16cid:durableId="3370009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8712769">
    <w:abstractNumId w:val="36"/>
  </w:num>
  <w:num w:numId="23" w16cid:durableId="29650331">
    <w:abstractNumId w:val="18"/>
  </w:num>
  <w:num w:numId="24" w16cid:durableId="124085164">
    <w:abstractNumId w:val="12"/>
  </w:num>
  <w:num w:numId="25" w16cid:durableId="969748856">
    <w:abstractNumId w:val="0"/>
  </w:num>
  <w:num w:numId="26" w16cid:durableId="94831638">
    <w:abstractNumId w:val="29"/>
  </w:num>
  <w:num w:numId="27" w16cid:durableId="1159226161">
    <w:abstractNumId w:val="2"/>
  </w:num>
  <w:num w:numId="28" w16cid:durableId="2105295922">
    <w:abstractNumId w:val="14"/>
  </w:num>
  <w:num w:numId="29" w16cid:durableId="574439614">
    <w:abstractNumId w:val="15"/>
  </w:num>
  <w:num w:numId="30" w16cid:durableId="1780025002">
    <w:abstractNumId w:val="9"/>
  </w:num>
  <w:num w:numId="31" w16cid:durableId="404500101">
    <w:abstractNumId w:val="22"/>
  </w:num>
  <w:num w:numId="32" w16cid:durableId="1900750306">
    <w:abstractNumId w:val="26"/>
  </w:num>
  <w:num w:numId="33" w16cid:durableId="758872574">
    <w:abstractNumId w:val="27"/>
  </w:num>
  <w:num w:numId="34" w16cid:durableId="322318469">
    <w:abstractNumId w:val="13"/>
  </w:num>
  <w:num w:numId="35" w16cid:durableId="1145976380">
    <w:abstractNumId w:val="3"/>
  </w:num>
  <w:num w:numId="36" w16cid:durableId="1502355757">
    <w:abstractNumId w:val="20"/>
  </w:num>
  <w:num w:numId="37" w16cid:durableId="21171916">
    <w:abstractNumId w:val="37"/>
  </w:num>
  <w:num w:numId="38" w16cid:durableId="697390822">
    <w:abstractNumId w:val="34"/>
  </w:num>
  <w:num w:numId="39" w16cid:durableId="480000538">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57F77"/>
    <w:rsid w:val="00060EAD"/>
    <w:rsid w:val="00061676"/>
    <w:rsid w:val="00070A58"/>
    <w:rsid w:val="00071C98"/>
    <w:rsid w:val="0009045E"/>
    <w:rsid w:val="00094799"/>
    <w:rsid w:val="00094EB9"/>
    <w:rsid w:val="00096510"/>
    <w:rsid w:val="00096924"/>
    <w:rsid w:val="000974B1"/>
    <w:rsid w:val="000B0DBD"/>
    <w:rsid w:val="000C47A9"/>
    <w:rsid w:val="000C679C"/>
    <w:rsid w:val="000D42BE"/>
    <w:rsid w:val="000D5886"/>
    <w:rsid w:val="000E1564"/>
    <w:rsid w:val="00101BCF"/>
    <w:rsid w:val="001112C2"/>
    <w:rsid w:val="00124536"/>
    <w:rsid w:val="00125A7F"/>
    <w:rsid w:val="00126CEA"/>
    <w:rsid w:val="00132B64"/>
    <w:rsid w:val="00136B64"/>
    <w:rsid w:val="0014036E"/>
    <w:rsid w:val="00145125"/>
    <w:rsid w:val="001456FA"/>
    <w:rsid w:val="0014785F"/>
    <w:rsid w:val="0015778E"/>
    <w:rsid w:val="00167B53"/>
    <w:rsid w:val="00172B93"/>
    <w:rsid w:val="00175F4C"/>
    <w:rsid w:val="00177599"/>
    <w:rsid w:val="00185AAB"/>
    <w:rsid w:val="00192A23"/>
    <w:rsid w:val="001974F6"/>
    <w:rsid w:val="001A4996"/>
    <w:rsid w:val="001B0061"/>
    <w:rsid w:val="001D1A8B"/>
    <w:rsid w:val="001D2EB1"/>
    <w:rsid w:val="001E7E73"/>
    <w:rsid w:val="001F3242"/>
    <w:rsid w:val="001F3600"/>
    <w:rsid w:val="001F3F20"/>
    <w:rsid w:val="001F737A"/>
    <w:rsid w:val="002067F1"/>
    <w:rsid w:val="002168DE"/>
    <w:rsid w:val="00224257"/>
    <w:rsid w:val="0024291C"/>
    <w:rsid w:val="00257F22"/>
    <w:rsid w:val="00264A06"/>
    <w:rsid w:val="00265B9D"/>
    <w:rsid w:val="00270752"/>
    <w:rsid w:val="002743D5"/>
    <w:rsid w:val="002768AC"/>
    <w:rsid w:val="002958A7"/>
    <w:rsid w:val="00297755"/>
    <w:rsid w:val="002A3129"/>
    <w:rsid w:val="002A48F7"/>
    <w:rsid w:val="002B4D7F"/>
    <w:rsid w:val="002B5C62"/>
    <w:rsid w:val="002C470F"/>
    <w:rsid w:val="002D4CAD"/>
    <w:rsid w:val="002F10CA"/>
    <w:rsid w:val="00303C67"/>
    <w:rsid w:val="00310CB3"/>
    <w:rsid w:val="00347E8D"/>
    <w:rsid w:val="0036252D"/>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3CFA"/>
    <w:rsid w:val="00417E23"/>
    <w:rsid w:val="004257E0"/>
    <w:rsid w:val="004367FB"/>
    <w:rsid w:val="00436F85"/>
    <w:rsid w:val="0044629B"/>
    <w:rsid w:val="00446871"/>
    <w:rsid w:val="00446E2F"/>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03A0A"/>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34AA"/>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D3087"/>
    <w:rsid w:val="006D6B90"/>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353DF"/>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2B17"/>
    <w:rsid w:val="00935B17"/>
    <w:rsid w:val="00936AC2"/>
    <w:rsid w:val="00944154"/>
    <w:rsid w:val="00944BEA"/>
    <w:rsid w:val="009504A8"/>
    <w:rsid w:val="00961394"/>
    <w:rsid w:val="0096232C"/>
    <w:rsid w:val="00962604"/>
    <w:rsid w:val="00964A31"/>
    <w:rsid w:val="00965ACD"/>
    <w:rsid w:val="00967DAD"/>
    <w:rsid w:val="00971C8B"/>
    <w:rsid w:val="00971E24"/>
    <w:rsid w:val="00972B41"/>
    <w:rsid w:val="00975765"/>
    <w:rsid w:val="00983EBF"/>
    <w:rsid w:val="009847E8"/>
    <w:rsid w:val="00984E39"/>
    <w:rsid w:val="0098502B"/>
    <w:rsid w:val="00986E3C"/>
    <w:rsid w:val="00987773"/>
    <w:rsid w:val="00992FE3"/>
    <w:rsid w:val="0099653A"/>
    <w:rsid w:val="009A6D93"/>
    <w:rsid w:val="009A7301"/>
    <w:rsid w:val="009A7B36"/>
    <w:rsid w:val="009B3502"/>
    <w:rsid w:val="009B3FDE"/>
    <w:rsid w:val="009B51B6"/>
    <w:rsid w:val="009B5CDA"/>
    <w:rsid w:val="009B633C"/>
    <w:rsid w:val="009C48AC"/>
    <w:rsid w:val="009C5C7C"/>
    <w:rsid w:val="009C6FBE"/>
    <w:rsid w:val="009D1815"/>
    <w:rsid w:val="009D58D0"/>
    <w:rsid w:val="009D5A1B"/>
    <w:rsid w:val="009D7472"/>
    <w:rsid w:val="009E0A88"/>
    <w:rsid w:val="009E2CB5"/>
    <w:rsid w:val="009E5B5E"/>
    <w:rsid w:val="009E5DF7"/>
    <w:rsid w:val="00A02C84"/>
    <w:rsid w:val="00A148D6"/>
    <w:rsid w:val="00A30368"/>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6B"/>
    <w:rsid w:val="00AF30DB"/>
    <w:rsid w:val="00AF78FE"/>
    <w:rsid w:val="00AF7E7E"/>
    <w:rsid w:val="00B0459E"/>
    <w:rsid w:val="00B05E1A"/>
    <w:rsid w:val="00B10201"/>
    <w:rsid w:val="00B10A71"/>
    <w:rsid w:val="00B17A2B"/>
    <w:rsid w:val="00B260E3"/>
    <w:rsid w:val="00B3053E"/>
    <w:rsid w:val="00B30D58"/>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A5C5A"/>
    <w:rsid w:val="00BB0255"/>
    <w:rsid w:val="00BB180C"/>
    <w:rsid w:val="00BB25A9"/>
    <w:rsid w:val="00BC3599"/>
    <w:rsid w:val="00BD1D08"/>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018C"/>
    <w:rsid w:val="00C80B76"/>
    <w:rsid w:val="00C85E66"/>
    <w:rsid w:val="00C874E6"/>
    <w:rsid w:val="00CB2D26"/>
    <w:rsid w:val="00CB3A6F"/>
    <w:rsid w:val="00CC0545"/>
    <w:rsid w:val="00CD2022"/>
    <w:rsid w:val="00CE2F55"/>
    <w:rsid w:val="00D03C12"/>
    <w:rsid w:val="00D10930"/>
    <w:rsid w:val="00D1247E"/>
    <w:rsid w:val="00D16481"/>
    <w:rsid w:val="00D20047"/>
    <w:rsid w:val="00D21BCE"/>
    <w:rsid w:val="00D516C1"/>
    <w:rsid w:val="00D6344F"/>
    <w:rsid w:val="00D80E4A"/>
    <w:rsid w:val="00D9793B"/>
    <w:rsid w:val="00DA64DB"/>
    <w:rsid w:val="00DB1E5E"/>
    <w:rsid w:val="00DB2BFF"/>
    <w:rsid w:val="00DB3B99"/>
    <w:rsid w:val="00DB4140"/>
    <w:rsid w:val="00DC76F0"/>
    <w:rsid w:val="00DC76F2"/>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7722D"/>
    <w:rsid w:val="00E8041E"/>
    <w:rsid w:val="00E92F67"/>
    <w:rsid w:val="00E94CD5"/>
    <w:rsid w:val="00E95B91"/>
    <w:rsid w:val="00EA6557"/>
    <w:rsid w:val="00EA6B97"/>
    <w:rsid w:val="00EB216E"/>
    <w:rsid w:val="00EC07C0"/>
    <w:rsid w:val="00EC22FA"/>
    <w:rsid w:val="00EC30C5"/>
    <w:rsid w:val="00EC32EC"/>
    <w:rsid w:val="00EC5ACC"/>
    <w:rsid w:val="00ED2FD4"/>
    <w:rsid w:val="00EE3A78"/>
    <w:rsid w:val="00EE5E2C"/>
    <w:rsid w:val="00F01E75"/>
    <w:rsid w:val="00F21DD8"/>
    <w:rsid w:val="00F23A93"/>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podstawowy2">
    <w:name w:val="Body Text 2"/>
    <w:basedOn w:val="Normalny"/>
    <w:link w:val="Tekstpodstawowy2Znak"/>
    <w:uiPriority w:val="99"/>
    <w:unhideWhenUsed/>
    <w:rsid w:val="00C8018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C8018C"/>
    <w:rPr>
      <w:rFonts w:ascii="Times New Roman" w:eastAsia="Times New Roman" w:hAnsi="Times New Roman" w:cs="Times New Roman"/>
      <w:szCs w:val="20"/>
    </w:rPr>
  </w:style>
  <w:style w:type="paragraph" w:customStyle="1" w:styleId="bezpunkw">
    <w:name w:val="bez punków"/>
    <w:basedOn w:val="Normalny"/>
    <w:link w:val="bezpunkwZnak"/>
    <w:qFormat/>
    <w:rsid w:val="001456FA"/>
    <w:pPr>
      <w:spacing w:before="120" w:after="120"/>
      <w:ind w:firstLine="426"/>
      <w:jc w:val="both"/>
    </w:pPr>
    <w:rPr>
      <w:rFonts w:ascii="Calibri" w:eastAsia="Times New Roman" w:hAnsi="Calibri" w:cs="Times New Roman"/>
      <w:sz w:val="22"/>
      <w:lang w:val="x-none" w:eastAsia="x-none"/>
    </w:rPr>
  </w:style>
  <w:style w:type="character" w:customStyle="1" w:styleId="bezpunkwZnak">
    <w:name w:val="bez punków Znak"/>
    <w:link w:val="bezpunkw"/>
    <w:locked/>
    <w:rsid w:val="001456FA"/>
    <w:rPr>
      <w:rFonts w:ascii="Calibri" w:eastAsia="Times New Roman" w:hAnsi="Calibri"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CBBF88-4AD9-4119-9432-88418AFF6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006CCD-BCFE-469F-A4D4-04EC01C18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PGE word swz test</Template>
  <TotalTime>4</TotalTime>
  <Pages>15</Pages>
  <Words>3963</Words>
  <Characters>23779</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4</cp:revision>
  <cp:lastPrinted>2024-07-15T11:21:00Z</cp:lastPrinted>
  <dcterms:created xsi:type="dcterms:W3CDTF">2026-03-31T06:42:00Z</dcterms:created>
  <dcterms:modified xsi:type="dcterms:W3CDTF">2026-03-31T09:27:00Z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